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59096B0"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CE5F5F" w:rsidRPr="009E704E">
        <w:rPr>
          <w:rFonts w:ascii="Arial" w:hAnsi="Arial" w:cs="Arial"/>
          <w:b/>
          <w:sz w:val="22"/>
          <w:szCs w:val="24"/>
        </w:rPr>
        <w:tab/>
      </w:r>
      <w:r w:rsidR="003F41C1">
        <w:rPr>
          <w:rFonts w:ascii="Arial" w:hAnsi="Arial" w:cs="Arial"/>
          <w:b/>
          <w:sz w:val="22"/>
          <w:szCs w:val="24"/>
        </w:rPr>
        <w:t>R1-</w:t>
      </w:r>
      <w:r w:rsidR="00796FFA" w:rsidRPr="00796FFA">
        <w:rPr>
          <w:rFonts w:ascii="Arial" w:hAnsi="Arial" w:cs="Arial"/>
          <w:b/>
          <w:sz w:val="22"/>
          <w:szCs w:val="24"/>
        </w:rPr>
        <w:t xml:space="preserve"> 190</w:t>
      </w:r>
      <w:r w:rsidR="00D87685">
        <w:rPr>
          <w:rFonts w:ascii="Arial" w:hAnsi="Arial" w:cs="Arial"/>
          <w:b/>
          <w:sz w:val="22"/>
          <w:szCs w:val="24"/>
        </w:rPr>
        <w:t>3780</w:t>
      </w:r>
    </w:p>
    <w:p w14:paraId="1DBE0C1E" w14:textId="413278E4" w:rsidR="00BC335A" w:rsidRPr="009E704E" w:rsidRDefault="008452E2" w:rsidP="00BC335A">
      <w:pPr>
        <w:pStyle w:val="Footer"/>
        <w:jc w:val="both"/>
        <w:rPr>
          <w:rFonts w:cs="Arial"/>
          <w:i w:val="0"/>
          <w:noProof w:val="0"/>
          <w:sz w:val="22"/>
          <w:szCs w:val="24"/>
        </w:rPr>
      </w:pPr>
      <w:r>
        <w:rPr>
          <w:rFonts w:cs="Arial"/>
          <w:i w:val="0"/>
          <w:noProof w:val="0"/>
          <w:sz w:val="22"/>
          <w:szCs w:val="24"/>
        </w:rPr>
        <w:t>February</w:t>
      </w:r>
      <w:r w:rsidR="0061297E" w:rsidRPr="009E704E">
        <w:rPr>
          <w:rFonts w:cs="Arial"/>
          <w:i w:val="0"/>
          <w:noProof w:val="0"/>
          <w:sz w:val="22"/>
          <w:szCs w:val="24"/>
        </w:rPr>
        <w:t xml:space="preserve"> </w:t>
      </w:r>
      <w:r w:rsidR="007630FE">
        <w:rPr>
          <w:rFonts w:cs="Arial"/>
          <w:i w:val="0"/>
          <w:noProof w:val="0"/>
          <w:sz w:val="22"/>
          <w:szCs w:val="24"/>
        </w:rPr>
        <w:t>25</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2671F4">
        <w:rPr>
          <w:rFonts w:cs="Arial"/>
          <w:i w:val="0"/>
          <w:noProof w:val="0"/>
          <w:sz w:val="22"/>
          <w:szCs w:val="24"/>
        </w:rPr>
        <w:t xml:space="preserve"> </w:t>
      </w:r>
      <w:r w:rsidR="007630FE">
        <w:rPr>
          <w:rFonts w:cs="Arial"/>
          <w:i w:val="0"/>
          <w:noProof w:val="0"/>
          <w:sz w:val="22"/>
          <w:szCs w:val="24"/>
        </w:rPr>
        <w:t xml:space="preserve">March </w:t>
      </w:r>
      <w:r w:rsidR="00B071BE">
        <w:rPr>
          <w:rFonts w:cs="Arial"/>
          <w:i w:val="0"/>
          <w:noProof w:val="0"/>
          <w:sz w:val="22"/>
          <w:szCs w:val="24"/>
        </w:rPr>
        <w:t>1</w:t>
      </w:r>
      <w:r w:rsidR="007630FE">
        <w:rPr>
          <w:rFonts w:cs="Arial"/>
          <w:i w:val="0"/>
          <w:noProof w:val="0"/>
          <w:sz w:val="22"/>
          <w:szCs w:val="24"/>
          <w:vertAlign w:val="superscript"/>
        </w:rPr>
        <w:t>st</w:t>
      </w:r>
      <w:r w:rsidR="00BC335A" w:rsidRPr="009E704E">
        <w:rPr>
          <w:rFonts w:cs="Arial"/>
          <w:i w:val="0"/>
          <w:noProof w:val="0"/>
          <w:sz w:val="22"/>
          <w:szCs w:val="24"/>
        </w:rPr>
        <w:t xml:space="preserve"> 201</w:t>
      </w:r>
      <w:r>
        <w:rPr>
          <w:rFonts w:cs="Arial"/>
          <w:i w:val="0"/>
          <w:noProof w:val="0"/>
          <w:sz w:val="22"/>
          <w:szCs w:val="24"/>
        </w:rPr>
        <w:t>9</w:t>
      </w:r>
    </w:p>
    <w:p w14:paraId="2F2D8718" w14:textId="5EEDFF2E" w:rsidR="00CE5F5F" w:rsidRDefault="007630FE" w:rsidP="00BC335A">
      <w:pPr>
        <w:pStyle w:val="Footer"/>
        <w:jc w:val="both"/>
        <w:rPr>
          <w:rFonts w:cs="Arial"/>
          <w:i w:val="0"/>
          <w:noProof w:val="0"/>
          <w:sz w:val="22"/>
          <w:szCs w:val="24"/>
        </w:rPr>
      </w:pPr>
      <w:r>
        <w:rPr>
          <w:rFonts w:cs="Arial"/>
          <w:i w:val="0"/>
          <w:noProof w:val="0"/>
          <w:sz w:val="22"/>
          <w:szCs w:val="24"/>
        </w:rPr>
        <w:t>Athens</w:t>
      </w:r>
      <w:r w:rsidR="00BC335A" w:rsidRPr="009E704E">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0"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bookmarkStart w:id="1" w:name="_GoBack"/>
      <w:bookmarkEnd w:id="1"/>
    </w:p>
    <w:p w14:paraId="1DA708F2" w14:textId="0BBA1CD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2727F339" w:rsidR="00E14316" w:rsidRDefault="00390BCA" w:rsidP="00390BCA">
      <w:r>
        <w:t>T</w:t>
      </w:r>
      <w:r w:rsidR="00532F59">
        <w:t xml:space="preserve">he following </w:t>
      </w:r>
      <w:r w:rsidR="00EB415A">
        <w:t>CRs</w:t>
      </w:r>
      <w:r w:rsidR="00532F59">
        <w:t xml:space="preserve"> [1-</w:t>
      </w:r>
      <w:r w:rsidR="00160FC6">
        <w:t>6</w:t>
      </w:r>
      <w:r w:rsidR="000E27BB">
        <w:t>,8</w:t>
      </w:r>
      <w:r>
        <w:t>] to RAN</w:t>
      </w:r>
      <w:r w:rsidR="00911988">
        <w:t>1</w:t>
      </w:r>
      <w:r w:rsidR="007630FE">
        <w:t xml:space="preserve"> #96</w:t>
      </w:r>
      <w:r w:rsidR="00E14316">
        <w:t xml:space="preserve"> </w:t>
      </w:r>
      <w:r w:rsidR="00D931B1">
        <w:t xml:space="preserve">are </w:t>
      </w:r>
      <w:r w:rsidR="00E14316">
        <w:t xml:space="preserve">related to DL/UL data scheduling and HARQ procedures. In particular, these aspects are discussed </w:t>
      </w:r>
      <w:r w:rsidR="00911988">
        <w:t>below</w:t>
      </w:r>
      <w:r w:rsidR="00DD45B0">
        <w:t>.</w:t>
      </w:r>
    </w:p>
    <w:p w14:paraId="485A539F" w14:textId="2E5788CA" w:rsidR="00F944C1" w:rsidRDefault="00F944C1" w:rsidP="00E14316">
      <w:pPr>
        <w:pStyle w:val="ListParagraph"/>
        <w:numPr>
          <w:ilvl w:val="0"/>
          <w:numId w:val="45"/>
        </w:numPr>
      </w:pPr>
      <w:r>
        <w:t>Out-of-order PUSCH and PDSCH</w:t>
      </w:r>
      <w:r w:rsidR="00E22ED5">
        <w:t xml:space="preserve"> and overlap</w:t>
      </w:r>
    </w:p>
    <w:p w14:paraId="6F27728A" w14:textId="003C01DE" w:rsidR="00C667B4" w:rsidRDefault="00C667B4" w:rsidP="00E14316">
      <w:pPr>
        <w:pStyle w:val="ListParagraph"/>
        <w:numPr>
          <w:ilvl w:val="0"/>
          <w:numId w:val="45"/>
        </w:numPr>
      </w:pPr>
      <w:r>
        <w:t>Out-of-</w:t>
      </w:r>
      <w:proofErr w:type="spellStart"/>
      <w:r>
        <w:t>roder</w:t>
      </w:r>
      <w:proofErr w:type="spellEnd"/>
      <w:r>
        <w:t xml:space="preserve"> HARQ ACK</w:t>
      </w:r>
    </w:p>
    <w:p w14:paraId="1988E4B8" w14:textId="50D6D3C0" w:rsidR="00DB1D24" w:rsidRDefault="00DB1D24" w:rsidP="00E14316">
      <w:pPr>
        <w:pStyle w:val="ListParagraph"/>
        <w:numPr>
          <w:ilvl w:val="0"/>
          <w:numId w:val="45"/>
        </w:numPr>
      </w:pPr>
      <w:r>
        <w:t>Pre-emption of ULGF and UE processing time</w:t>
      </w:r>
    </w:p>
    <w:p w14:paraId="247495DE" w14:textId="1DC8A1A5" w:rsidR="00050073" w:rsidRDefault="00050073" w:rsidP="00050073">
      <w:pPr>
        <w:pStyle w:val="ListParagraph"/>
        <w:numPr>
          <w:ilvl w:val="0"/>
          <w:numId w:val="45"/>
        </w:numPr>
      </w:pPr>
      <w:r>
        <w:t>Out-of-order PUSCH with A-CSI and no UL-SCH</w:t>
      </w:r>
    </w:p>
    <w:p w14:paraId="34EDEDF1" w14:textId="7672FC57" w:rsidR="00A338ED" w:rsidRDefault="00A338ED" w:rsidP="00050073">
      <w:pPr>
        <w:pStyle w:val="ListParagraph"/>
        <w:numPr>
          <w:ilvl w:val="0"/>
          <w:numId w:val="45"/>
        </w:numPr>
      </w:pPr>
      <w:r>
        <w:t>The combination of slot-aggregation and multiple PDSCHs per slot</w:t>
      </w:r>
    </w:p>
    <w:p w14:paraId="5C863A39" w14:textId="72958CDB" w:rsidR="00050073" w:rsidRDefault="00050073" w:rsidP="00050073">
      <w:pPr>
        <w:pStyle w:val="ListParagraph"/>
        <w:numPr>
          <w:ilvl w:val="0"/>
          <w:numId w:val="45"/>
        </w:numPr>
      </w:pPr>
      <w:r>
        <w:t>Rx-to-Tx switching time for half duplex</w:t>
      </w:r>
    </w:p>
    <w:p w14:paraId="59A4174D" w14:textId="116F6E4D" w:rsidR="006A3DA8" w:rsidRDefault="006A3DA8" w:rsidP="007E5B78"/>
    <w:p w14:paraId="7AE732C5" w14:textId="638F3AC5" w:rsidR="00911988" w:rsidRDefault="00911988" w:rsidP="007E5B78">
      <w:r>
        <w:t>Recommendations are provided for final CRs to be adopted in RAN1 #96.</w:t>
      </w:r>
    </w:p>
    <w:p w14:paraId="4C17A3B3" w14:textId="2E88AE32" w:rsidR="005976D0" w:rsidRDefault="005976D0" w:rsidP="00CE72BA">
      <w:pPr>
        <w:pStyle w:val="Heading1"/>
      </w:pPr>
      <w:r w:rsidRPr="009947A1">
        <w:t>Out-of-order PUSCH</w:t>
      </w:r>
      <w:r>
        <w:t xml:space="preserve"> and PDSCH and Symbol Overlap</w:t>
      </w:r>
      <w:r w:rsidR="00316D1E">
        <w:t xml:space="preserve"> </w:t>
      </w:r>
      <w:r w:rsidR="00CE72BA">
        <w:t>(already concluded)</w:t>
      </w:r>
    </w:p>
    <w:p w14:paraId="41EFE644" w14:textId="229E8CB3" w:rsidR="005976D0" w:rsidRDefault="005976D0" w:rsidP="005976D0">
      <w:pPr>
        <w:rPr>
          <w:lang w:val="en-GB"/>
        </w:rPr>
      </w:pPr>
      <w:r>
        <w:rPr>
          <w:lang w:val="en-GB"/>
        </w:rPr>
        <w:t xml:space="preserve">Rel-15 </w:t>
      </w:r>
      <w:r w:rsidR="00911988">
        <w:rPr>
          <w:lang w:val="en-GB"/>
        </w:rPr>
        <w:t>agreements on</w:t>
      </w:r>
      <w:r>
        <w:rPr>
          <w:lang w:val="en-GB"/>
        </w:rPr>
        <w:t xml:space="preserve"> UE capabilities have precluded any possibility of time-domain overlap between any two unicast PUSCH transmitted by a UE (respectively, any two unicast PDSCH received by a UE)</w:t>
      </w:r>
      <w:r w:rsidR="00911988">
        <w:rPr>
          <w:lang w:val="en-GB"/>
        </w:rPr>
        <w:t xml:space="preserve">, as indicated in </w:t>
      </w:r>
      <w:r w:rsidR="00660494">
        <w:rPr>
          <w:lang w:val="en-GB"/>
        </w:rPr>
        <w:t xml:space="preserve">FG </w:t>
      </w:r>
      <w:r w:rsidR="00911988">
        <w:rPr>
          <w:lang w:val="en-GB"/>
        </w:rPr>
        <w:t>5-11/11a/11b, 5-12/12a/12b, and 5-13/13a/13b/13c/13d/13e in [7]</w:t>
      </w:r>
      <w:r>
        <w:rPr>
          <w:lang w:val="en-GB"/>
        </w:rPr>
        <w:t xml:space="preserve">. Moreover, the Rel-15 agreements have always maintained an ordering on scheduling so that the ordering of the grants is consistent with the ordering of the data transmissions. However, </w:t>
      </w:r>
      <w:r w:rsidR="00334CD4">
        <w:rPr>
          <w:lang w:val="en-GB"/>
        </w:rPr>
        <w:t xml:space="preserve">in </w:t>
      </w:r>
      <w:r>
        <w:rPr>
          <w:lang w:val="en-GB"/>
        </w:rPr>
        <w:t>a recent text CR from RAN1 #95 with the intent to carefully revise and reflect both of these agreements</w:t>
      </w:r>
      <w:r w:rsidR="00334CD4">
        <w:rPr>
          <w:lang w:val="en-GB"/>
        </w:rPr>
        <w:t xml:space="preserve"> accurately,</w:t>
      </w:r>
      <w:r>
        <w:rPr>
          <w:lang w:val="en-GB"/>
        </w:rPr>
        <w:t xml:space="preserve"> resulted in two corner cases which are not intended by previous agreements, as highlighted in CRs from [</w:t>
      </w:r>
      <w:r w:rsidR="0096003A">
        <w:rPr>
          <w:lang w:val="en-GB"/>
        </w:rPr>
        <w:t>1</w:t>
      </w:r>
      <w:r>
        <w:rPr>
          <w:lang w:val="en-GB"/>
        </w:rPr>
        <w:t xml:space="preserve">, </w:t>
      </w:r>
      <w:r w:rsidRPr="00E624F9">
        <w:rPr>
          <w:lang w:val="en-GB"/>
        </w:rPr>
        <w:t>R1-1901624</w:t>
      </w:r>
      <w:r>
        <w:rPr>
          <w:lang w:val="en-GB"/>
        </w:rPr>
        <w:t>] and [</w:t>
      </w:r>
      <w:r w:rsidR="0096003A">
        <w:rPr>
          <w:lang w:val="en-GB"/>
        </w:rPr>
        <w:t>2</w:t>
      </w:r>
      <w:r>
        <w:rPr>
          <w:lang w:val="en-GB"/>
        </w:rPr>
        <w:t xml:space="preserve">, </w:t>
      </w:r>
      <w:r w:rsidRPr="00912D73">
        <w:rPr>
          <w:lang w:val="en-GB"/>
        </w:rPr>
        <w:t>R1-1901976</w:t>
      </w:r>
      <w:r>
        <w:rPr>
          <w:lang w:val="en-GB"/>
        </w:rPr>
        <w:t>]. This is best illustrated from the figures in [</w:t>
      </w:r>
      <w:r w:rsidR="00614E91">
        <w:rPr>
          <w:lang w:val="en-GB"/>
        </w:rPr>
        <w:t>2</w:t>
      </w:r>
      <w:r>
        <w:rPr>
          <w:lang w:val="en-GB"/>
        </w:rPr>
        <w:t>] below.</w:t>
      </w:r>
    </w:p>
    <w:p w14:paraId="2B61892F" w14:textId="77777777" w:rsidR="005976D0" w:rsidRDefault="005976D0" w:rsidP="005976D0"/>
    <w:p w14:paraId="57D898AE" w14:textId="77777777" w:rsidR="005976D0" w:rsidRDefault="005976D0" w:rsidP="005976D0">
      <w:pPr>
        <w:jc w:val="center"/>
      </w:pPr>
      <w:r w:rsidRPr="00BF25E6">
        <w:object w:dxaOrig="4420" w:dyaOrig="2521" w14:anchorId="65E6A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5pt;height:101.95pt" o:ole="">
            <v:imagedata r:id="rId12" o:title=""/>
          </v:shape>
          <o:OLEObject Type="Embed" ProgID="Visio.Drawing.11" ShapeID="_x0000_i1025" DrawAspect="Content" ObjectID="_1612935527" r:id="rId13"/>
        </w:object>
      </w:r>
    </w:p>
    <w:p w14:paraId="2B66256D" w14:textId="3E4EAA45" w:rsidR="005976D0" w:rsidRDefault="005976D0" w:rsidP="005976D0">
      <w:pPr>
        <w:jc w:val="center"/>
        <w:rPr>
          <w:b/>
          <w:lang w:val="en-GB"/>
        </w:rPr>
      </w:pPr>
      <w:r w:rsidRPr="0055010B">
        <w:rPr>
          <w:b/>
          <w:lang w:val="en-GB"/>
        </w:rPr>
        <w:t xml:space="preserve">Figure 1. TDM overlap allowed under current 38.214 (15.4.0) specification which is </w:t>
      </w:r>
      <w:r>
        <w:rPr>
          <w:b/>
          <w:lang w:val="en-GB"/>
        </w:rPr>
        <w:br/>
      </w:r>
      <w:r w:rsidRPr="0055010B">
        <w:rPr>
          <w:b/>
          <w:lang w:val="en-GB"/>
        </w:rPr>
        <w:t>inconsistent with agreements as well as previous version of 38.214 specification</w:t>
      </w:r>
      <w:r w:rsidR="0096003A">
        <w:rPr>
          <w:b/>
          <w:lang w:val="en-GB"/>
        </w:rPr>
        <w:t xml:space="preserve"> (</w:t>
      </w:r>
      <w:r w:rsidR="00334CD4">
        <w:rPr>
          <w:b/>
          <w:lang w:val="en-GB"/>
        </w:rPr>
        <w:t xml:space="preserve">Figure taken </w:t>
      </w:r>
      <w:r w:rsidR="0096003A">
        <w:rPr>
          <w:b/>
          <w:lang w:val="en-GB"/>
        </w:rPr>
        <w:t>from [</w:t>
      </w:r>
      <w:r w:rsidR="00614E91">
        <w:rPr>
          <w:b/>
          <w:lang w:val="en-GB"/>
        </w:rPr>
        <w:t>2</w:t>
      </w:r>
      <w:r w:rsidR="0096003A">
        <w:rPr>
          <w:b/>
          <w:lang w:val="en-GB"/>
        </w:rPr>
        <w:t>]).</w:t>
      </w:r>
    </w:p>
    <w:p w14:paraId="08B694C0" w14:textId="77777777" w:rsidR="005976D0" w:rsidRPr="0055010B" w:rsidRDefault="005976D0" w:rsidP="005976D0">
      <w:pPr>
        <w:jc w:val="center"/>
        <w:rPr>
          <w:b/>
          <w:lang w:val="en-GB"/>
        </w:rPr>
      </w:pPr>
    </w:p>
    <w:p w14:paraId="5F754E88" w14:textId="77777777" w:rsidR="005976D0" w:rsidRDefault="005976D0" w:rsidP="005976D0">
      <w:pPr>
        <w:jc w:val="center"/>
        <w:rPr>
          <w:lang w:val="en-GB"/>
        </w:rPr>
      </w:pPr>
      <w:r w:rsidRPr="00BF25E6">
        <w:object w:dxaOrig="4590" w:dyaOrig="1671" w14:anchorId="5C0BCF2C">
          <v:shape id="_x0000_i1026" type="#_x0000_t75" style="width:229.3pt;height:83.25pt" o:ole="">
            <v:imagedata r:id="rId14" o:title=""/>
          </v:shape>
          <o:OLEObject Type="Embed" ProgID="Visio.Drawing.11" ShapeID="_x0000_i1026" DrawAspect="Content" ObjectID="_1612935528" r:id="rId15"/>
        </w:object>
      </w:r>
    </w:p>
    <w:p w14:paraId="3252ADDE" w14:textId="714D2FA9" w:rsidR="005976D0" w:rsidRPr="0055010B" w:rsidRDefault="005976D0" w:rsidP="005976D0">
      <w:pPr>
        <w:jc w:val="center"/>
        <w:rPr>
          <w:b/>
          <w:lang w:val="en-GB"/>
        </w:rPr>
      </w:pPr>
      <w:r w:rsidRPr="0055010B">
        <w:rPr>
          <w:b/>
          <w:lang w:val="en-GB"/>
        </w:rPr>
        <w:t xml:space="preserve">Figure </w:t>
      </w:r>
      <w:r>
        <w:rPr>
          <w:b/>
          <w:lang w:val="en-GB"/>
        </w:rPr>
        <w:t>2</w:t>
      </w:r>
      <w:r w:rsidRPr="0055010B">
        <w:rPr>
          <w:b/>
          <w:lang w:val="en-GB"/>
        </w:rPr>
        <w:t xml:space="preserve">. </w:t>
      </w:r>
      <w:r>
        <w:rPr>
          <w:b/>
          <w:lang w:val="en-GB"/>
        </w:rPr>
        <w:t xml:space="preserve">Two DCI scheduling Two PUSCH (or respectively PDSCH) from </w:t>
      </w:r>
      <w:r>
        <w:rPr>
          <w:b/>
          <w:lang w:val="en-GB"/>
        </w:rPr>
        <w:br/>
        <w:t>same PDCCH monitoring occasion which is precluded from specification</w:t>
      </w:r>
      <w:r w:rsidR="0096003A">
        <w:rPr>
          <w:b/>
          <w:lang w:val="en-GB"/>
        </w:rPr>
        <w:t xml:space="preserve"> (</w:t>
      </w:r>
      <w:r w:rsidR="00334CD4">
        <w:rPr>
          <w:b/>
          <w:lang w:val="en-GB"/>
        </w:rPr>
        <w:t xml:space="preserve">Figure taken </w:t>
      </w:r>
      <w:r w:rsidR="0096003A">
        <w:rPr>
          <w:b/>
          <w:lang w:val="en-GB"/>
        </w:rPr>
        <w:t>from [2]).</w:t>
      </w:r>
    </w:p>
    <w:p w14:paraId="28E4FE28" w14:textId="77777777" w:rsidR="005976D0" w:rsidRDefault="005976D0" w:rsidP="005976D0"/>
    <w:p w14:paraId="73F71C92" w14:textId="77777777" w:rsidR="005976D0" w:rsidRDefault="005976D0" w:rsidP="005976D0">
      <w:r w:rsidRPr="00504665">
        <w:t>It is important that the behavior in Figure 1 is precluded, since this is critical to UE implementation and consistent with previous agreements</w:t>
      </w:r>
      <w:r>
        <w:t xml:space="preserve"> in UE capabilities. </w:t>
      </w:r>
    </w:p>
    <w:p w14:paraId="44CF2DEE" w14:textId="5B3FED25" w:rsidR="00684A94" w:rsidRDefault="005976D0" w:rsidP="005976D0">
      <w:r w:rsidRPr="00FC78D3">
        <w:t xml:space="preserve">Regarding Figure 2, </w:t>
      </w:r>
      <w:r>
        <w:t xml:space="preserve">it is </w:t>
      </w:r>
      <w:r w:rsidR="00334CD4">
        <w:t xml:space="preserve">a </w:t>
      </w:r>
      <w:r>
        <w:t xml:space="preserve">mandatory UE capability </w:t>
      </w:r>
      <w:r w:rsidR="00684A94">
        <w:t>(FG 3-1</w:t>
      </w:r>
      <w:r w:rsidR="001578C7">
        <w:t xml:space="preserve"> from [7]</w:t>
      </w:r>
      <w:r w:rsidR="00684A94">
        <w:t xml:space="preserve">) </w:t>
      </w:r>
      <w:r>
        <w:t xml:space="preserve">to support 2 uplink grants from one PDCCH monitoring occasion since this is a critical flexibility needed for scheduling on </w:t>
      </w:r>
      <w:r w:rsidR="00684A94">
        <w:t xml:space="preserve">a </w:t>
      </w:r>
      <w:r>
        <w:t xml:space="preserve">TDD </w:t>
      </w:r>
      <w:r w:rsidR="007D6624">
        <w:t xml:space="preserve">carrier with </w:t>
      </w:r>
      <w:r>
        <w:t>a larger ratio of uplink to downlink</w:t>
      </w:r>
      <w:r w:rsidR="007D6624">
        <w:t xml:space="preserve"> slots</w:t>
      </w:r>
      <w:r>
        <w:t>.</w:t>
      </w:r>
      <w:r w:rsidR="00684A94">
        <w:t xml:space="preserve"> Therefore, </w:t>
      </w:r>
      <w:r w:rsidR="004F498E">
        <w:t xml:space="preserve">a </w:t>
      </w:r>
      <w:r w:rsidR="00684A94">
        <w:t xml:space="preserve">CR should be </w:t>
      </w:r>
      <w:r w:rsidR="00100DA8">
        <w:t>adopted</w:t>
      </w:r>
      <w:r w:rsidR="00684A94">
        <w:t xml:space="preserve"> to allow the following behavior.</w:t>
      </w:r>
    </w:p>
    <w:p w14:paraId="51326FFF" w14:textId="2538E846" w:rsidR="00684A94" w:rsidRDefault="005976D0" w:rsidP="00684A94">
      <w:pPr>
        <w:jc w:val="center"/>
        <w:rPr>
          <w:lang w:val="en-GB"/>
        </w:rPr>
      </w:pPr>
      <w:bookmarkStart w:id="2" w:name="_Hlk1754653"/>
      <w:r>
        <w:t xml:space="preserve"> </w:t>
      </w:r>
      <w:r w:rsidR="00CC67A9" w:rsidRPr="00BF25E6">
        <w:object w:dxaOrig="4591" w:dyaOrig="1671" w14:anchorId="1AD0A40E">
          <v:shape id="_x0000_i1027" type="#_x0000_t75" style="width:284.25pt;height:103.2pt" o:ole="">
            <v:imagedata r:id="rId16" o:title=""/>
          </v:shape>
          <o:OLEObject Type="Embed" ProgID="Visio.Drawing.11" ShapeID="_x0000_i1027" DrawAspect="Content" ObjectID="_1612935529" r:id="rId17"/>
        </w:object>
      </w:r>
    </w:p>
    <w:p w14:paraId="6A0FF749" w14:textId="3F98D5BE" w:rsidR="005976D0" w:rsidRPr="00684A94" w:rsidRDefault="00684A94" w:rsidP="00684A94">
      <w:pPr>
        <w:jc w:val="center"/>
        <w:rPr>
          <w:b/>
          <w:lang w:val="en-GB"/>
        </w:rPr>
      </w:pPr>
      <w:r w:rsidRPr="0055010B">
        <w:rPr>
          <w:b/>
          <w:lang w:val="en-GB"/>
        </w:rPr>
        <w:t xml:space="preserve">Figure </w:t>
      </w:r>
      <w:r>
        <w:rPr>
          <w:b/>
          <w:lang w:val="en-GB"/>
        </w:rPr>
        <w:t>3</w:t>
      </w:r>
      <w:r w:rsidRPr="0055010B">
        <w:rPr>
          <w:b/>
          <w:lang w:val="en-GB"/>
        </w:rPr>
        <w:t xml:space="preserve">. </w:t>
      </w:r>
      <w:r>
        <w:rPr>
          <w:b/>
          <w:lang w:val="en-GB"/>
        </w:rPr>
        <w:t xml:space="preserve">Scheduling which should be allowed for mandatory UE capability </w:t>
      </w:r>
      <w:r w:rsidR="00660494">
        <w:rPr>
          <w:b/>
          <w:lang w:val="en-GB"/>
        </w:rPr>
        <w:t xml:space="preserve">(FG 3-1) </w:t>
      </w:r>
      <w:r w:rsidR="00BF359D">
        <w:rPr>
          <w:b/>
          <w:lang w:val="en-GB"/>
        </w:rPr>
        <w:t>by CR to 38.214</w:t>
      </w:r>
    </w:p>
    <w:bookmarkEnd w:id="2"/>
    <w:p w14:paraId="1048F37E" w14:textId="1379AC1F" w:rsidR="00100DA8" w:rsidRDefault="005976D0" w:rsidP="005976D0">
      <w:r>
        <w:t xml:space="preserve">For optional UE capability of 2 downlink grants from one PDCCH monitoring occasion </w:t>
      </w:r>
      <w:r w:rsidR="00B66288">
        <w:t xml:space="preserve">(FG 3-5b from [7]) </w:t>
      </w:r>
      <w:r w:rsidR="00100DA8">
        <w:t>which is also associated with multiple monitoring occasions per slot</w:t>
      </w:r>
      <w:r>
        <w:t xml:space="preserve">, it </w:t>
      </w:r>
      <w:r w:rsidR="00100DA8">
        <w:t xml:space="preserve">seems less critical to provide </w:t>
      </w:r>
      <w:r w:rsidR="00CA5C3C">
        <w:t xml:space="preserve">a similar </w:t>
      </w:r>
      <w:r w:rsidR="00100DA8">
        <w:t xml:space="preserve">CR since the specification still allows scheduling of </w:t>
      </w:r>
      <w:r w:rsidR="0028664F">
        <w:t xml:space="preserve">two PDSCH from one monitoring occasion in a manner </w:t>
      </w:r>
      <w:r w:rsidR="003C7718">
        <w:t xml:space="preserve">optimized for </w:t>
      </w:r>
      <w:r w:rsidR="0028664F">
        <w:t>low latency</w:t>
      </w:r>
      <w:r w:rsidR="00FD6749">
        <w:t xml:space="preserve"> and/or multi-beam scheduling</w:t>
      </w:r>
      <w:r w:rsidR="003C7718">
        <w:t>, which is in line with the purpose of the capability already.</w:t>
      </w:r>
      <w:r w:rsidR="00660494">
        <w:t xml:space="preserve"> See Figure 4 below illustrating this point.</w:t>
      </w:r>
    </w:p>
    <w:p w14:paraId="1F1E935A" w14:textId="6D1C6619" w:rsidR="001C0EE0" w:rsidRDefault="00CC67A9" w:rsidP="001C0EE0">
      <w:pPr>
        <w:jc w:val="center"/>
        <w:rPr>
          <w:lang w:val="en-GB"/>
        </w:rPr>
      </w:pPr>
      <w:r w:rsidRPr="00BF25E6">
        <w:object w:dxaOrig="2959" w:dyaOrig="2647" w14:anchorId="4444D14F">
          <v:shape id="_x0000_i1028" type="#_x0000_t75" style="width:209.35pt;height:186.45pt" o:ole="">
            <v:imagedata r:id="rId18" o:title=""/>
          </v:shape>
          <o:OLEObject Type="Embed" ProgID="Visio.Drawing.11" ShapeID="_x0000_i1028" DrawAspect="Content" ObjectID="_1612935530" r:id="rId19"/>
        </w:object>
      </w:r>
    </w:p>
    <w:p w14:paraId="73079A64" w14:textId="13843DF6" w:rsidR="001C0EE0" w:rsidRDefault="001C0EE0" w:rsidP="001C0EE0">
      <w:pPr>
        <w:jc w:val="center"/>
        <w:rPr>
          <w:b/>
          <w:lang w:val="en-GB"/>
        </w:rPr>
      </w:pPr>
      <w:r w:rsidRPr="0055010B">
        <w:rPr>
          <w:b/>
          <w:lang w:val="en-GB"/>
        </w:rPr>
        <w:t xml:space="preserve">Figure </w:t>
      </w:r>
      <w:r w:rsidR="00617287">
        <w:rPr>
          <w:b/>
          <w:lang w:val="en-GB"/>
        </w:rPr>
        <w:t>4</w:t>
      </w:r>
      <w:r w:rsidRPr="0055010B">
        <w:rPr>
          <w:b/>
          <w:lang w:val="en-GB"/>
        </w:rPr>
        <w:t xml:space="preserve">. </w:t>
      </w:r>
      <w:r>
        <w:rPr>
          <w:b/>
          <w:lang w:val="en-GB"/>
        </w:rPr>
        <w:t xml:space="preserve">Scheduling currently allowed </w:t>
      </w:r>
      <w:r w:rsidR="00660494">
        <w:rPr>
          <w:b/>
          <w:lang w:val="en-GB"/>
        </w:rPr>
        <w:t xml:space="preserve">in 38.214 </w:t>
      </w:r>
      <w:r>
        <w:rPr>
          <w:b/>
          <w:lang w:val="en-GB"/>
        </w:rPr>
        <w:t>for optional UE capability</w:t>
      </w:r>
      <w:r w:rsidR="00660494">
        <w:rPr>
          <w:b/>
          <w:lang w:val="en-GB"/>
        </w:rPr>
        <w:t xml:space="preserve"> (FG 3-5b)</w:t>
      </w:r>
    </w:p>
    <w:p w14:paraId="2FD86F63" w14:textId="45B8A4C3" w:rsidR="00D73399" w:rsidRPr="00D73399" w:rsidRDefault="00D73399" w:rsidP="00D73399">
      <w:pPr>
        <w:rPr>
          <w:lang w:val="en-GB"/>
        </w:rPr>
      </w:pPr>
      <w:r w:rsidRPr="00D73399">
        <w:rPr>
          <w:lang w:val="en-GB"/>
        </w:rPr>
        <w:t xml:space="preserve">However, </w:t>
      </w:r>
      <w:r>
        <w:rPr>
          <w:lang w:val="en-GB"/>
        </w:rPr>
        <w:t>the majority of companies support correcting the issue for PDSCH and restoring the specification to the original intent of (FG 3-5b from [7]), we propose to also correct this issue.</w:t>
      </w:r>
    </w:p>
    <w:p w14:paraId="6423D81A" w14:textId="4A75B423" w:rsidR="00D73399" w:rsidRDefault="00D73399" w:rsidP="00AB28BC">
      <w:pPr>
        <w:pStyle w:val="Heading1"/>
      </w:pPr>
      <w:r>
        <w:lastRenderedPageBreak/>
        <w:t>Out-of-order HARQ ACK</w:t>
      </w:r>
      <w:r w:rsidR="001162F0">
        <w:t xml:space="preserve"> for PDSCH Within </w:t>
      </w:r>
      <w:proofErr w:type="gramStart"/>
      <w:r w:rsidR="001162F0">
        <w:t xml:space="preserve">the </w:t>
      </w:r>
      <w:r w:rsidR="00167B94">
        <w:t>a</w:t>
      </w:r>
      <w:proofErr w:type="gramEnd"/>
      <w:r w:rsidR="001162F0">
        <w:t xml:space="preserve"> Slot</w:t>
      </w:r>
      <w:r w:rsidR="00AB28BC">
        <w:t xml:space="preserve"> (already concluded)</w:t>
      </w:r>
    </w:p>
    <w:p w14:paraId="20E79127" w14:textId="77777777" w:rsidR="00D73399" w:rsidRDefault="00D73399" w:rsidP="00D73399">
      <w:pPr>
        <w:pStyle w:val="CRCoverPage"/>
        <w:spacing w:after="0"/>
        <w:ind w:leftChars="16" w:left="32"/>
        <w:rPr>
          <w:noProof/>
          <w:lang w:eastAsia="zh-CN"/>
        </w:rPr>
      </w:pPr>
      <w:r>
        <w:rPr>
          <w:rFonts w:hint="eastAsia"/>
          <w:noProof/>
          <w:lang w:eastAsia="zh-CN"/>
        </w:rPr>
        <w:t xml:space="preserve">The current </w:t>
      </w:r>
      <w:r>
        <w:rPr>
          <w:noProof/>
          <w:lang w:eastAsia="zh-CN"/>
        </w:rPr>
        <w:t>specification 38.214 decribes UE procedures for receiving PDSCH and transmiting HARQ-ACK in order across HARQ processes. It is based on agreements from RAN1 #92</w:t>
      </w:r>
    </w:p>
    <w:p w14:paraId="6EB848C0" w14:textId="77777777" w:rsidR="00D73399" w:rsidRDefault="00D73399" w:rsidP="00D73399">
      <w:pPr>
        <w:pStyle w:val="CRCoverPage"/>
        <w:spacing w:after="0"/>
        <w:ind w:leftChars="16" w:left="32"/>
        <w:rPr>
          <w:noProof/>
          <w:lang w:eastAsia="zh-CN"/>
        </w:rPr>
      </w:pPr>
    </w:p>
    <w:p w14:paraId="2ECBE7CF" w14:textId="77777777" w:rsidR="00D73399" w:rsidRPr="00AF1A70" w:rsidRDefault="00D73399" w:rsidP="00D73399">
      <w:pPr>
        <w:rPr>
          <w:lang w:eastAsia="x-none"/>
        </w:rPr>
      </w:pPr>
      <w:r w:rsidRPr="00AF1A70">
        <w:rPr>
          <w:highlight w:val="green"/>
          <w:lang w:eastAsia="x-none"/>
        </w:rPr>
        <w:t>Agreements</w:t>
      </w:r>
      <w:r w:rsidRPr="00AF1A70">
        <w:rPr>
          <w:lang w:eastAsia="x-none"/>
        </w:rPr>
        <w:t>:</w:t>
      </w:r>
    </w:p>
    <w:p w14:paraId="5F88C5FE" w14:textId="77777777" w:rsidR="00D73399" w:rsidRPr="00AF1A70" w:rsidRDefault="00D73399" w:rsidP="00D73399">
      <w:pPr>
        <w:numPr>
          <w:ilvl w:val="0"/>
          <w:numId w:val="48"/>
        </w:numPr>
        <w:overflowPunct/>
        <w:autoSpaceDE/>
        <w:autoSpaceDN/>
        <w:adjustRightInd/>
        <w:spacing w:after="0"/>
        <w:textAlignment w:val="auto"/>
        <w:rPr>
          <w:kern w:val="2"/>
        </w:rPr>
      </w:pPr>
      <w:r w:rsidRPr="00AF1A70">
        <w:rPr>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1D207A4A" w14:textId="77777777" w:rsidR="00D73399" w:rsidRPr="00AF1A70" w:rsidRDefault="00D73399" w:rsidP="00D73399">
      <w:pPr>
        <w:pStyle w:val="ListParagraph"/>
        <w:numPr>
          <w:ilvl w:val="0"/>
          <w:numId w:val="47"/>
        </w:numPr>
        <w:rPr>
          <w:rFonts w:ascii="Times New Roman" w:hAnsi="Times New Roman"/>
          <w:kern w:val="2"/>
          <w:szCs w:val="20"/>
        </w:rPr>
      </w:pPr>
      <w:r w:rsidRPr="00AF1A70">
        <w:rPr>
          <w:rFonts w:ascii="Times New Roman" w:hAnsi="Times New Roman"/>
          <w:kern w:val="2"/>
          <w:szCs w:val="20"/>
        </w:rPr>
        <w:t>Note: this does not preclude a future capability for UEs to support out-of-order HARQ-ACK.</w:t>
      </w:r>
    </w:p>
    <w:p w14:paraId="02003AA2" w14:textId="77777777" w:rsidR="00D73399" w:rsidRDefault="00D73399" w:rsidP="00D73399">
      <w:pPr>
        <w:pStyle w:val="CRCoverPage"/>
        <w:spacing w:after="0"/>
        <w:ind w:leftChars="16" w:left="32"/>
        <w:rPr>
          <w:noProof/>
          <w:lang w:eastAsia="zh-CN"/>
        </w:rPr>
      </w:pPr>
    </w:p>
    <w:p w14:paraId="5DD612D8" w14:textId="77777777" w:rsidR="00D73399" w:rsidRDefault="00D73399" w:rsidP="00D73399">
      <w:pPr>
        <w:pStyle w:val="CRCoverPage"/>
        <w:spacing w:after="0"/>
        <w:rPr>
          <w:noProof/>
          <w:lang w:eastAsia="zh-CN"/>
        </w:rPr>
      </w:pPr>
      <w:r>
        <w:rPr>
          <w:noProof/>
          <w:lang w:eastAsia="zh-CN"/>
        </w:rPr>
        <w:t>However, in the current wording from the specification, the above agreement is implemented at the slot level so only the following is precluded,</w:t>
      </w:r>
    </w:p>
    <w:p w14:paraId="789DD8EF" w14:textId="77777777" w:rsidR="00D73399" w:rsidRDefault="00D73399" w:rsidP="00D73399">
      <w:pPr>
        <w:pStyle w:val="CRCoverPage"/>
        <w:spacing w:after="0"/>
        <w:rPr>
          <w:noProof/>
          <w:lang w:eastAsia="zh-CN"/>
        </w:rPr>
      </w:pPr>
    </w:p>
    <w:p w14:paraId="5A985251" w14:textId="77777777" w:rsidR="00D73399" w:rsidRDefault="00D73399" w:rsidP="00D73399">
      <w:pPr>
        <w:pStyle w:val="CRCoverPage"/>
        <w:spacing w:after="0"/>
        <w:jc w:val="center"/>
        <w:rPr>
          <w:noProof/>
          <w:lang w:eastAsia="zh-CN"/>
        </w:rPr>
      </w:pPr>
      <w:r w:rsidRPr="00BF25E6">
        <w:object w:dxaOrig="5367" w:dyaOrig="3120" w14:anchorId="1CEC01FA">
          <v:shape id="_x0000_i1029" type="#_x0000_t75" style="width:224.75pt;height:135.25pt" o:ole="">
            <v:imagedata r:id="rId20" o:title=""/>
          </v:shape>
          <o:OLEObject Type="Embed" ProgID="Visio.Drawing.11" ShapeID="_x0000_i1029" DrawAspect="Content" ObjectID="_1612935531" r:id="rId21"/>
        </w:object>
      </w:r>
    </w:p>
    <w:p w14:paraId="209AD341" w14:textId="77777777" w:rsidR="00D73399" w:rsidRDefault="00D73399" w:rsidP="00D73399">
      <w:pPr>
        <w:pStyle w:val="CRCoverPage"/>
        <w:spacing w:after="0"/>
      </w:pPr>
    </w:p>
    <w:p w14:paraId="6EA738AE" w14:textId="77777777" w:rsidR="00D73399" w:rsidRDefault="00D73399" w:rsidP="00D73399">
      <w:pPr>
        <w:pStyle w:val="CRCoverPage"/>
        <w:spacing w:after="0"/>
        <w:rPr>
          <w:noProof/>
          <w:lang w:eastAsia="zh-CN"/>
        </w:rPr>
      </w:pPr>
    </w:p>
    <w:p w14:paraId="203663C6" w14:textId="77777777" w:rsidR="00D73399" w:rsidRDefault="00D73399" w:rsidP="00D73399">
      <w:pPr>
        <w:pStyle w:val="CRCoverPage"/>
        <w:spacing w:after="0"/>
        <w:rPr>
          <w:lang w:eastAsia="zh-CN"/>
        </w:rPr>
      </w:pPr>
      <w:r>
        <w:rPr>
          <w:lang w:eastAsia="zh-CN"/>
        </w:rPr>
        <w:t xml:space="preserve">while the following may still be allowed, leading to an infeasible expectation on UE implementation, and would not be the understanding based on previous agreements. </w:t>
      </w:r>
    </w:p>
    <w:p w14:paraId="619E6072" w14:textId="77777777" w:rsidR="00D73399" w:rsidRDefault="00D73399" w:rsidP="00D73399">
      <w:pPr>
        <w:pStyle w:val="CRCoverPage"/>
        <w:spacing w:after="0"/>
        <w:jc w:val="center"/>
        <w:rPr>
          <w:lang w:eastAsia="zh-CN"/>
        </w:rPr>
      </w:pPr>
      <w:r w:rsidRPr="00BF25E6">
        <w:object w:dxaOrig="5368" w:dyaOrig="3120" w14:anchorId="25149011">
          <v:shape id="_x0000_i1030" type="#_x0000_t75" style="width:224.75pt;height:135.25pt" o:ole="">
            <v:imagedata r:id="rId22" o:title=""/>
          </v:shape>
          <o:OLEObject Type="Embed" ProgID="Visio.Drawing.11" ShapeID="_x0000_i1030" DrawAspect="Content" ObjectID="_1612935532" r:id="rId23"/>
        </w:object>
      </w:r>
    </w:p>
    <w:p w14:paraId="36F6E979" w14:textId="31E9746A" w:rsidR="005976D0" w:rsidRDefault="005976D0" w:rsidP="005976D0">
      <w:pPr>
        <w:pStyle w:val="Heading1"/>
      </w:pPr>
      <w:r>
        <w:t>Pre-emption of ULGF and UE processing time</w:t>
      </w:r>
    </w:p>
    <w:p w14:paraId="39679A21" w14:textId="7CC021BC" w:rsidR="005976D0" w:rsidRDefault="005976D0" w:rsidP="005976D0">
      <w:r>
        <w:t>In a previous meeting, the agreements were updated to allow UL grant free transmissions with repetition to be terminated by a dynamic grant with the same HARQ ID, and then subsequently the specification was revised to account for the processing time needed to address the start of termination for the repetitions</w:t>
      </w:r>
      <w:r w:rsidR="008D05B8">
        <w:t xml:space="preserve"> (otherwise there would be infeasible expectation by the network</w:t>
      </w:r>
      <w:r w:rsidR="00F4396F">
        <w:t xml:space="preserve"> on the action time of the UE</w:t>
      </w:r>
      <w:r w:rsidR="008D05B8">
        <w:t>)</w:t>
      </w:r>
      <w:r w:rsidR="00F4396F">
        <w:t>.</w:t>
      </w:r>
    </w:p>
    <w:p w14:paraId="5690AF4A" w14:textId="7002DC1E" w:rsidR="005976D0" w:rsidRDefault="005976D0" w:rsidP="005976D0">
      <w:r>
        <w:t xml:space="preserve">One related aspect not explicitly addressed </w:t>
      </w:r>
      <w:r w:rsidR="00B464E1">
        <w:t>by specification was</w:t>
      </w:r>
      <w:r>
        <w:t xml:space="preserve"> highlighted as an issue in CR [</w:t>
      </w:r>
      <w:r w:rsidR="000474F1">
        <w:t>4</w:t>
      </w:r>
      <w:r>
        <w:t>, R1-1902894]</w:t>
      </w:r>
      <w:r w:rsidR="00F4396F">
        <w:t xml:space="preserve"> and </w:t>
      </w:r>
      <w:r w:rsidR="00C055E3">
        <w:t>[6, R1-1903031]</w:t>
      </w:r>
      <w:r w:rsidR="00B464E1">
        <w:t xml:space="preserve">. </w:t>
      </w:r>
      <w:r>
        <w:t>Specifically, prior to an uplink grant free occasion, the network may schedule a dynamic grant overlapping with that occasion. However, the timeline associated with this (relative to the uplink grant free occasion) is not explicit</w:t>
      </w:r>
      <w:r w:rsidR="006E3B14">
        <w:t>ly defined</w:t>
      </w:r>
      <w:r>
        <w:t xml:space="preserve">, </w:t>
      </w:r>
      <w:r w:rsidR="00C055E3">
        <w:lastRenderedPageBreak/>
        <w:t>but it is</w:t>
      </w:r>
      <w:r>
        <w:t xml:space="preserve"> understood to be the same as the PUSCH preparation time</w:t>
      </w:r>
      <w:r w:rsidR="00C055E3">
        <w:t xml:space="preserve"> (consistent with many other previous agreements and specification subclauses)</w:t>
      </w:r>
      <w:r>
        <w:t>—that is, the network should not expect to dynamically schedule PUSCH overlapping with an uplink grant free occasion unless the grant for this comes at least N2 symbols (corresponding to PUSCH preparation time</w:t>
      </w:r>
      <w:r w:rsidR="00DE7EE9">
        <w:t xml:space="preserve"> in 38.214 subclause </w:t>
      </w:r>
      <w:r w:rsidR="001A764E">
        <w:t>6.4</w:t>
      </w:r>
      <w:r>
        <w:t>) before the start of the uplink grant free occasion.</w:t>
      </w:r>
      <w:r w:rsidR="00C055E3">
        <w:t xml:space="preserve"> This is captured in the figure below from [6].</w:t>
      </w:r>
    </w:p>
    <w:p w14:paraId="78CE8528" w14:textId="77777777" w:rsidR="00C055E3" w:rsidRDefault="00C055E3" w:rsidP="00C055E3">
      <w:pPr>
        <w:pStyle w:val="CRCoverPage"/>
        <w:spacing w:after="0"/>
        <w:jc w:val="center"/>
        <w:rPr>
          <w:noProof/>
          <w:lang w:val="en-US"/>
        </w:rPr>
      </w:pPr>
      <w:r>
        <w:rPr>
          <w:noProof/>
          <w:lang w:val="en-US"/>
        </w:rPr>
        <w:drawing>
          <wp:inline distT="0" distB="0" distL="0" distR="0" wp14:anchorId="4FA7B637" wp14:editId="700647BA">
            <wp:extent cx="1559529" cy="1043084"/>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74682" cy="1053219"/>
                    </a:xfrm>
                    <a:prstGeom prst="rect">
                      <a:avLst/>
                    </a:prstGeom>
                    <a:noFill/>
                  </pic:spPr>
                </pic:pic>
              </a:graphicData>
            </a:graphic>
          </wp:inline>
        </w:drawing>
      </w:r>
    </w:p>
    <w:p w14:paraId="25D74CBD" w14:textId="7BB7BE09" w:rsidR="00C055E3" w:rsidRPr="00C055E3" w:rsidRDefault="00C055E3" w:rsidP="00C055E3">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sidR="007C266E">
        <w:rPr>
          <w:rFonts w:ascii="Times New Roman" w:eastAsia="SimSun" w:hAnsi="Times New Roman"/>
          <w:b/>
        </w:rPr>
        <w:t>5</w:t>
      </w:r>
      <w:r w:rsidRPr="00C055E3">
        <w:rPr>
          <w:rFonts w:ascii="Times New Roman" w:eastAsia="SimSun" w:hAnsi="Times New Roman"/>
          <w:b/>
        </w:rPr>
        <w:t xml:space="preserve">. Case (a) dynamic grant scheduling a PUSCH overlapping </w:t>
      </w:r>
      <w:r w:rsidR="007C266E">
        <w:rPr>
          <w:rFonts w:ascii="Times New Roman" w:eastAsia="SimSun" w:hAnsi="Times New Roman"/>
          <w:b/>
        </w:rPr>
        <w:br/>
      </w:r>
      <w:r w:rsidRPr="00C055E3">
        <w:rPr>
          <w:rFonts w:ascii="Times New Roman" w:eastAsia="SimSun" w:hAnsi="Times New Roman"/>
          <w:b/>
        </w:rPr>
        <w:t>with a configured grant transmission occasion</w:t>
      </w:r>
      <w:r w:rsidR="007C266E">
        <w:rPr>
          <w:rFonts w:ascii="Times New Roman" w:eastAsia="SimSun" w:hAnsi="Times New Roman"/>
          <w:b/>
        </w:rPr>
        <w:t xml:space="preserve"> (from [6])</w:t>
      </w:r>
    </w:p>
    <w:p w14:paraId="0E9EAFE4" w14:textId="77777777" w:rsidR="00C055E3" w:rsidRDefault="00C055E3" w:rsidP="005976D0"/>
    <w:p w14:paraId="541A0CD6" w14:textId="1FDFD95A" w:rsidR="00C055E3" w:rsidRDefault="00C055E3" w:rsidP="005976D0">
      <w:r>
        <w:t>Another related aspect was highlighted in CR [6, R1-1903031], whereby a dynamic</w:t>
      </w:r>
      <w:r w:rsidR="001A764E">
        <w:t xml:space="preserve"> </w:t>
      </w:r>
      <w:r>
        <w:t>grant</w:t>
      </w:r>
      <w:r w:rsidR="00F82E9F">
        <w:t xml:space="preserve"> for</w:t>
      </w:r>
      <w:r>
        <w:t xml:space="preserve"> re-transmission of a previously transmitted UL GF PUSCH might </w:t>
      </w:r>
      <w:proofErr w:type="spellStart"/>
      <w:r w:rsidR="00F82E9F">
        <w:t>by</w:t>
      </w:r>
      <w:proofErr w:type="spellEnd"/>
      <w:r w:rsidR="00F82E9F">
        <w:t xml:space="preserve"> received by the UE while it has started </w:t>
      </w:r>
      <w:r>
        <w:t xml:space="preserve">preparation for a new TB </w:t>
      </w:r>
      <w:r w:rsidR="001A764E">
        <w:t>for an</w:t>
      </w:r>
      <w:r>
        <w:t xml:space="preserve"> upcoming </w:t>
      </w:r>
      <w:r w:rsidR="00F82E9F">
        <w:t>ULGF</w:t>
      </w:r>
      <w:r>
        <w:t xml:space="preserve"> occasion. In such a case, </w:t>
      </w:r>
      <w:r w:rsidR="00F82E9F">
        <w:t>there can be again an infeasible expectation of UE processing time for which the new TB is cancelled since the configured grant timer is extended by the dynamic grant for re-transmission. This is captured in the figure below from [6].</w:t>
      </w:r>
    </w:p>
    <w:p w14:paraId="12EC4AB4" w14:textId="77777777" w:rsidR="007C266E" w:rsidRDefault="007C266E" w:rsidP="007C266E">
      <w:pPr>
        <w:pStyle w:val="CRCoverPage"/>
        <w:spacing w:after="0"/>
        <w:jc w:val="center"/>
        <w:rPr>
          <w:noProof/>
          <w:lang w:eastAsia="zh-CN"/>
        </w:rPr>
      </w:pPr>
      <w:r>
        <w:rPr>
          <w:noProof/>
          <w:lang w:val="en-US"/>
        </w:rPr>
        <w:drawing>
          <wp:inline distT="0" distB="0" distL="0" distR="0" wp14:anchorId="4A06DDF8" wp14:editId="047E3D47">
            <wp:extent cx="3343046" cy="151627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64135" cy="1525840"/>
                    </a:xfrm>
                    <a:prstGeom prst="rect">
                      <a:avLst/>
                    </a:prstGeom>
                    <a:noFill/>
                  </pic:spPr>
                </pic:pic>
              </a:graphicData>
            </a:graphic>
          </wp:inline>
        </w:drawing>
      </w:r>
    </w:p>
    <w:p w14:paraId="0DFA9D68" w14:textId="77777777" w:rsidR="007C266E" w:rsidRPr="000C00AB" w:rsidRDefault="007C266E" w:rsidP="007C266E">
      <w:pPr>
        <w:pStyle w:val="CRCoverPage"/>
        <w:spacing w:after="0"/>
        <w:jc w:val="center"/>
        <w:rPr>
          <w:noProof/>
        </w:rPr>
      </w:pPr>
    </w:p>
    <w:p w14:paraId="6275533B" w14:textId="2394DF04" w:rsidR="007C266E" w:rsidRPr="007C266E" w:rsidRDefault="007C266E" w:rsidP="007C266E">
      <w:pPr>
        <w:pStyle w:val="CRCoverPage"/>
        <w:spacing w:after="0"/>
        <w:jc w:val="center"/>
        <w:rPr>
          <w:rFonts w:ascii="Times New Roman" w:eastAsia="SimSun" w:hAnsi="Times New Roman"/>
          <w:b/>
        </w:rPr>
      </w:pPr>
      <w:r>
        <w:rPr>
          <w:rFonts w:ascii="Times New Roman" w:eastAsia="SimSun" w:hAnsi="Times New Roman"/>
          <w:b/>
        </w:rPr>
        <w:t>Fig</w:t>
      </w:r>
      <w:r w:rsidRPr="00C055E3">
        <w:rPr>
          <w:rFonts w:ascii="Times New Roman" w:eastAsia="SimSun" w:hAnsi="Times New Roman"/>
          <w:b/>
        </w:rPr>
        <w:t xml:space="preserve">ure </w:t>
      </w:r>
      <w:r>
        <w:rPr>
          <w:rFonts w:ascii="Times New Roman" w:eastAsia="SimSun" w:hAnsi="Times New Roman"/>
          <w:b/>
        </w:rPr>
        <w:t>6</w:t>
      </w:r>
      <w:r w:rsidRPr="00C055E3">
        <w:rPr>
          <w:rFonts w:ascii="Times New Roman" w:eastAsia="SimSun" w:hAnsi="Times New Roman"/>
          <w:b/>
        </w:rPr>
        <w:t>.</w:t>
      </w:r>
      <w:r>
        <w:rPr>
          <w:rFonts w:ascii="Times New Roman" w:eastAsia="SimSun" w:hAnsi="Times New Roman"/>
          <w:b/>
        </w:rPr>
        <w:t xml:space="preserve"> </w:t>
      </w:r>
      <w:r w:rsidRPr="007C266E">
        <w:rPr>
          <w:rFonts w:ascii="Times New Roman" w:eastAsia="SimSun" w:hAnsi="Times New Roman"/>
          <w:b/>
        </w:rPr>
        <w:t xml:space="preserve">Case (b) A dynamic grant restarts the </w:t>
      </w:r>
      <w:proofErr w:type="spellStart"/>
      <w:r w:rsidRPr="007C266E">
        <w:rPr>
          <w:rFonts w:ascii="Times New Roman" w:eastAsia="SimSun" w:hAnsi="Times New Roman"/>
          <w:b/>
        </w:rPr>
        <w:t>ConfiguredGrantTimer</w:t>
      </w:r>
      <w:proofErr w:type="spellEnd"/>
      <w:r w:rsidRPr="007C266E">
        <w:rPr>
          <w:rFonts w:ascii="Times New Roman" w:eastAsia="SimSun" w:hAnsi="Times New Roman"/>
          <w:b/>
        </w:rPr>
        <w:t xml:space="preserve"> </w:t>
      </w:r>
      <w:r>
        <w:rPr>
          <w:rFonts w:ascii="Times New Roman" w:eastAsia="SimSun" w:hAnsi="Times New Roman"/>
          <w:b/>
        </w:rPr>
        <w:br/>
      </w:r>
      <w:r w:rsidRPr="007C266E">
        <w:rPr>
          <w:rFonts w:ascii="Times New Roman" w:eastAsia="SimSun" w:hAnsi="Times New Roman"/>
          <w:b/>
        </w:rPr>
        <w:t>for a HARQ process corresponding to a configured grant transmission occasion</w:t>
      </w:r>
      <w:r>
        <w:rPr>
          <w:rFonts w:ascii="Times New Roman" w:eastAsia="SimSun" w:hAnsi="Times New Roman"/>
          <w:b/>
        </w:rPr>
        <w:t xml:space="preserve"> (from [6])</w:t>
      </w:r>
    </w:p>
    <w:p w14:paraId="41451967" w14:textId="77777777" w:rsidR="007C266E" w:rsidRDefault="007C266E" w:rsidP="005976D0"/>
    <w:p w14:paraId="75D55C2F" w14:textId="0480C2A9" w:rsidR="00D73399" w:rsidRDefault="005976D0" w:rsidP="005976D0">
      <w:r>
        <w:t>Note that the specification change suggested by [</w:t>
      </w:r>
      <w:r w:rsidR="00F5650E">
        <w:t>4, R1-1902894</w:t>
      </w:r>
      <w:r>
        <w:t xml:space="preserve">] is not sufficient, because it has further implication of terminating an existing repetition even with a HARQ ID which is different than that of the grant free </w:t>
      </w:r>
      <w:proofErr w:type="gramStart"/>
      <w:r>
        <w:t>repetition</w:t>
      </w:r>
      <w:r w:rsidR="007C266E">
        <w:t>, and</w:t>
      </w:r>
      <w:proofErr w:type="gramEnd"/>
      <w:r w:rsidR="007C266E">
        <w:t xml:space="preserve"> does not address the 2</w:t>
      </w:r>
      <w:r w:rsidR="007C266E" w:rsidRPr="007C266E">
        <w:rPr>
          <w:vertAlign w:val="superscript"/>
        </w:rPr>
        <w:t>nd</w:t>
      </w:r>
      <w:r w:rsidR="007C266E">
        <w:t xml:space="preserve"> issue raised above. The text provided from [6] addresses these issues more </w:t>
      </w:r>
      <w:r w:rsidR="006E3B14">
        <w:t>directly</w:t>
      </w:r>
      <w:r w:rsidR="007C266E">
        <w:t>.</w:t>
      </w:r>
    </w:p>
    <w:p w14:paraId="5AB88870" w14:textId="25939A82" w:rsidR="00D73399" w:rsidRDefault="00AC78C4" w:rsidP="005976D0">
      <w:r>
        <w:t>The text</w:t>
      </w:r>
      <w:r w:rsidR="00D73399">
        <w:t xml:space="preserve"> provided in </w:t>
      </w:r>
      <w:r w:rsidR="00F94333">
        <w:fldChar w:fldCharType="begin"/>
      </w:r>
      <w:r w:rsidR="00F94333">
        <w:instrText xml:space="preserve"> REF _Ref2087129 \r \h </w:instrText>
      </w:r>
      <w:r w:rsidR="00F94333">
        <w:fldChar w:fldCharType="separate"/>
      </w:r>
      <w:r w:rsidR="00F94333">
        <w:t>[11]</w:t>
      </w:r>
      <w:r w:rsidR="00F94333">
        <w:fldChar w:fldCharType="end"/>
      </w:r>
      <w:r w:rsidR="00F94333">
        <w:t xml:space="preserve"> address</w:t>
      </w:r>
      <w:r>
        <w:t xml:space="preserve">es </w:t>
      </w:r>
      <w:r w:rsidR="00F94333">
        <w:t xml:space="preserve">the case where the dynamic grant is received after the beginning of the ULCG transmission occasion. As results of the change, the UE will be able to </w:t>
      </w:r>
      <w:proofErr w:type="gramStart"/>
      <w:r w:rsidR="00F94333">
        <w:t>decoding</w:t>
      </w:r>
      <w:proofErr w:type="gramEnd"/>
      <w:r w:rsidR="00F94333">
        <w:t xml:space="preserve"> whether to transmit a ULCG before the at least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00F94333">
        <w:t xml:space="preserve"> time before the ULCG transmission occasion, in which case, none of the ULCG symbols are transmitted. The second text change in </w:t>
      </w:r>
      <w:r w:rsidR="00F94333">
        <w:fldChar w:fldCharType="begin"/>
      </w:r>
      <w:r w:rsidR="00F94333">
        <w:instrText xml:space="preserve"> REF _Ref2087129 \r \h </w:instrText>
      </w:r>
      <w:r w:rsidR="00F94333">
        <w:fldChar w:fldCharType="separate"/>
      </w:r>
      <w:r w:rsidR="00F94333">
        <w:t>[11]</w:t>
      </w:r>
      <w:r w:rsidR="00F94333">
        <w:fldChar w:fldCharType="end"/>
      </w:r>
      <w:r w:rsidR="00F94333">
        <w:t xml:space="preserve"> clarifies the specification text in this regard.</w:t>
      </w:r>
    </w:p>
    <w:p w14:paraId="2A9B2533" w14:textId="53D4B02D" w:rsidR="00FE130B" w:rsidRPr="00B14CBD" w:rsidRDefault="00FE130B" w:rsidP="005976D0">
      <w:pPr>
        <w:rPr>
          <w:sz w:val="32"/>
          <w:szCs w:val="32"/>
        </w:rPr>
      </w:pPr>
      <w:r w:rsidRPr="00B14CBD">
        <w:rPr>
          <w:sz w:val="32"/>
          <w:szCs w:val="32"/>
        </w:rPr>
        <w:t>Proposal:</w:t>
      </w:r>
      <w:r w:rsidR="00D1680B" w:rsidRPr="00B14CBD">
        <w:rPr>
          <w:i/>
          <w:sz w:val="32"/>
          <w:szCs w:val="32"/>
        </w:rPr>
        <w:t xml:space="preserve"> </w:t>
      </w:r>
      <w:r w:rsidR="00B14CBD" w:rsidRPr="00B14CBD">
        <w:rPr>
          <w:sz w:val="32"/>
          <w:szCs w:val="32"/>
          <w:lang w:eastAsia="x-none"/>
        </w:rPr>
        <w:t xml:space="preserve">CR </w:t>
      </w:r>
      <w:r w:rsidR="00B14CBD" w:rsidRPr="00B14CBD">
        <w:rPr>
          <w:sz w:val="32"/>
          <w:szCs w:val="32"/>
        </w:rPr>
        <w:t>R1-190</w:t>
      </w:r>
      <w:r w:rsidR="0075396A">
        <w:rPr>
          <w:sz w:val="32"/>
          <w:szCs w:val="32"/>
        </w:rPr>
        <w:t>3774</w:t>
      </w:r>
      <w:r w:rsidR="00B14CBD" w:rsidRPr="00B14CBD">
        <w:rPr>
          <w:sz w:val="32"/>
          <w:szCs w:val="32"/>
        </w:rPr>
        <w:t xml:space="preserve"> (which is merged and updated from </w:t>
      </w:r>
      <w:hyperlink r:id="rId26" w:history="1">
        <w:r w:rsidR="00B14CBD" w:rsidRPr="00B14CBD">
          <w:rPr>
            <w:rStyle w:val="Hyperlink"/>
            <w:color w:val="auto"/>
            <w:sz w:val="32"/>
            <w:szCs w:val="32"/>
            <w:u w:val="none"/>
            <w:lang w:eastAsia="x-none"/>
          </w:rPr>
          <w:t>R1-1903031</w:t>
        </w:r>
      </w:hyperlink>
      <w:r w:rsidR="00B14CBD" w:rsidRPr="00B14CBD">
        <w:rPr>
          <w:sz w:val="32"/>
          <w:szCs w:val="32"/>
          <w:lang w:eastAsia="x-none"/>
        </w:rPr>
        <w:t xml:space="preserve"> and </w:t>
      </w:r>
      <w:hyperlink r:id="rId27" w:history="1">
        <w:r w:rsidR="00B14CBD" w:rsidRPr="00B14CBD">
          <w:rPr>
            <w:rStyle w:val="Hyperlink"/>
            <w:color w:val="auto"/>
            <w:sz w:val="32"/>
            <w:szCs w:val="32"/>
            <w:u w:val="none"/>
            <w:lang w:eastAsia="x-none"/>
          </w:rPr>
          <w:t>R1-1902894</w:t>
        </w:r>
      </w:hyperlink>
      <w:r w:rsidR="00B14CBD" w:rsidRPr="00B14CBD">
        <w:rPr>
          <w:sz w:val="32"/>
          <w:szCs w:val="32"/>
        </w:rPr>
        <w:t>)</w:t>
      </w:r>
      <w:r w:rsidR="00B14CBD" w:rsidRPr="00B14CBD">
        <w:rPr>
          <w:sz w:val="32"/>
          <w:szCs w:val="32"/>
          <w:lang w:eastAsia="x-none"/>
        </w:rPr>
        <w:t xml:space="preserve"> is agreed. </w:t>
      </w:r>
    </w:p>
    <w:p w14:paraId="2CA9C7E1" w14:textId="77777777" w:rsidR="005976D0" w:rsidRDefault="005976D0" w:rsidP="005976D0">
      <w:pPr>
        <w:pStyle w:val="Heading1"/>
      </w:pPr>
      <w:r>
        <w:t>Rx-to-Tx Switching Time for Half Duplex</w:t>
      </w:r>
    </w:p>
    <w:p w14:paraId="744926FA" w14:textId="75A5D83C" w:rsidR="00A9168B" w:rsidRDefault="005976D0" w:rsidP="005976D0">
      <w:pPr>
        <w:rPr>
          <w:lang w:val="en-GB"/>
        </w:rPr>
      </w:pPr>
      <w:r>
        <w:rPr>
          <w:lang w:val="en-GB"/>
        </w:rPr>
        <w:t xml:space="preserve">In previous meetings, the Rx-to-Tx switching time was discussed under this agenda since it was closely related to </w:t>
      </w:r>
      <w:r w:rsidR="00385E50">
        <w:rPr>
          <w:lang w:val="en-GB"/>
        </w:rPr>
        <w:t xml:space="preserve">the definitions for </w:t>
      </w:r>
      <w:r>
        <w:rPr>
          <w:lang w:val="en-GB"/>
        </w:rPr>
        <w:t>UE processing times N1 and N2. Some text was provided in 38.211 to address this, however [</w:t>
      </w:r>
      <w:r w:rsidR="00F510D0">
        <w:rPr>
          <w:lang w:val="en-GB"/>
        </w:rPr>
        <w:t>5</w:t>
      </w:r>
      <w:r>
        <w:rPr>
          <w:lang w:val="en-GB"/>
        </w:rPr>
        <w:t xml:space="preserve">, </w:t>
      </w:r>
      <w:r w:rsidRPr="00F31488">
        <w:rPr>
          <w:lang w:val="en-GB"/>
        </w:rPr>
        <w:t>R1-1903160</w:t>
      </w:r>
      <w:r>
        <w:rPr>
          <w:lang w:val="en-GB"/>
        </w:rPr>
        <w:t xml:space="preserve">] mentions that this text should be further clarified to be consistent with the UE </w:t>
      </w:r>
      <w:proofErr w:type="spellStart"/>
      <w:r w:rsidRPr="00352C13">
        <w:rPr>
          <w:i/>
          <w:lang w:val="en-GB"/>
        </w:rPr>
        <w:t>simultaneousRxTxInterBandCA</w:t>
      </w:r>
      <w:proofErr w:type="spellEnd"/>
      <w:r w:rsidRPr="00352C13">
        <w:rPr>
          <w:lang w:val="en-GB"/>
        </w:rPr>
        <w:t xml:space="preserve"> </w:t>
      </w:r>
      <w:r>
        <w:rPr>
          <w:lang w:val="en-GB"/>
        </w:rPr>
        <w:t xml:space="preserve">defined for half duplex across cells, rather than generically saying </w:t>
      </w:r>
      <w:r w:rsidR="00D67DA1">
        <w:rPr>
          <w:lang w:val="en-GB"/>
        </w:rPr>
        <w:t>“</w:t>
      </w:r>
      <w:r>
        <w:rPr>
          <w:lang w:val="en-GB"/>
        </w:rPr>
        <w:t>some group of cells</w:t>
      </w:r>
      <w:r w:rsidR="00D67DA1">
        <w:rPr>
          <w:lang w:val="en-GB"/>
        </w:rPr>
        <w:t>”</w:t>
      </w:r>
      <w:r>
        <w:rPr>
          <w:lang w:val="en-GB"/>
        </w:rPr>
        <w:t xml:space="preserve">. Although the specification text can be </w:t>
      </w:r>
      <w:r>
        <w:rPr>
          <w:lang w:val="en-GB"/>
        </w:rPr>
        <w:lastRenderedPageBreak/>
        <w:t>resolved when reading across 38.211 and 38.306 and 38.331, since this does not change the functionality of the specification such a CR could be adopted</w:t>
      </w:r>
      <w:r w:rsidR="00D67DA1">
        <w:rPr>
          <w:lang w:val="en-GB"/>
        </w:rPr>
        <w:t xml:space="preserve"> as a clarification.</w:t>
      </w:r>
      <w:r w:rsidR="00F11CA0">
        <w:rPr>
          <w:lang w:val="en-GB"/>
        </w:rPr>
        <w:t xml:space="preserve"> It should be discussed offline whether this is deemed critical</w:t>
      </w:r>
      <w:r w:rsidR="00425238">
        <w:rPr>
          <w:lang w:val="en-GB"/>
        </w:rPr>
        <w:t>.</w:t>
      </w:r>
    </w:p>
    <w:p w14:paraId="76655A1F" w14:textId="52158BD4" w:rsidR="00796FFA" w:rsidRPr="00263EFA" w:rsidRDefault="007B5E04" w:rsidP="005976D0">
      <w:pPr>
        <w:rPr>
          <w:sz w:val="32"/>
          <w:szCs w:val="32"/>
          <w:lang w:val="en-GB"/>
        </w:rPr>
      </w:pPr>
      <w:r w:rsidRPr="00263EFA">
        <w:rPr>
          <w:sz w:val="32"/>
          <w:szCs w:val="32"/>
          <w:lang w:val="en-GB"/>
        </w:rPr>
        <w:t>Conclusion</w:t>
      </w:r>
      <w:r w:rsidR="00796FFA" w:rsidRPr="00263EFA">
        <w:rPr>
          <w:sz w:val="32"/>
          <w:szCs w:val="32"/>
          <w:lang w:val="en-GB"/>
        </w:rPr>
        <w:t>:</w:t>
      </w:r>
      <w:r w:rsidR="00263EFA" w:rsidRPr="00263EFA">
        <w:rPr>
          <w:sz w:val="32"/>
          <w:szCs w:val="32"/>
          <w:lang w:val="en-GB"/>
        </w:rPr>
        <w:t xml:space="preserve"> </w:t>
      </w:r>
      <w:r w:rsidR="00263EFA" w:rsidRPr="00263EFA">
        <w:rPr>
          <w:sz w:val="32"/>
          <w:szCs w:val="32"/>
          <w:lang w:eastAsia="x-none"/>
        </w:rPr>
        <w:t>R1-1903620</w:t>
      </w:r>
      <w:r w:rsidR="00263EFA" w:rsidRPr="00263EFA">
        <w:rPr>
          <w:sz w:val="32"/>
          <w:szCs w:val="32"/>
          <w:lang w:eastAsia="x-none"/>
        </w:rPr>
        <w:t xml:space="preserve"> is still under discussion </w:t>
      </w:r>
    </w:p>
    <w:p w14:paraId="2CD7DDEC" w14:textId="77777777" w:rsidR="00316D1E" w:rsidRPr="009947A1" w:rsidRDefault="00316D1E" w:rsidP="00316D1E">
      <w:pPr>
        <w:pStyle w:val="Heading1"/>
      </w:pPr>
      <w:r w:rsidRPr="009947A1">
        <w:t>Out-of-order PUSCH with A-CSI and no UL-SCH</w:t>
      </w:r>
    </w:p>
    <w:p w14:paraId="706981EB" w14:textId="77777777" w:rsidR="00316D1E" w:rsidRDefault="00316D1E" w:rsidP="00316D1E">
      <w:pPr>
        <w:pStyle w:val="3GPPNormalText"/>
      </w:pPr>
      <w:r>
        <w:t xml:space="preserve">In [3, </w:t>
      </w:r>
      <w:r w:rsidRPr="00F31488">
        <w:t>R1-1902572</w:t>
      </w:r>
      <w:r>
        <w:t>], the out-of-order restriction across different HARQ processes on PUSCH given in subclause 6.1 of 38.214 precludes data being scheduled out-of-order relative to the order of the uplink grants. It should already be clear from the text that this refers to data, since there is explicit mention of HARQ processes, and such a clarification is not necessary.</w:t>
      </w:r>
    </w:p>
    <w:p w14:paraId="1AAA16C0" w14:textId="77777777" w:rsidR="00316D1E" w:rsidRDefault="00316D1E" w:rsidP="00316D1E">
      <w:pPr>
        <w:pStyle w:val="3GPPNormalText"/>
      </w:pPr>
    </w:p>
    <w:p w14:paraId="0A377954" w14:textId="58F19EE2" w:rsidR="00316D1E" w:rsidRPr="00A83B12" w:rsidRDefault="006F0B69" w:rsidP="00316D1E">
      <w:pPr>
        <w:pStyle w:val="3GPPNormalText"/>
        <w:rPr>
          <w:sz w:val="40"/>
          <w:szCs w:val="40"/>
        </w:rPr>
      </w:pPr>
      <w:r>
        <w:rPr>
          <w:sz w:val="40"/>
          <w:szCs w:val="40"/>
        </w:rPr>
        <w:t>Offline consensus</w:t>
      </w:r>
      <w:r w:rsidR="00316D1E" w:rsidRPr="00A83B12">
        <w:rPr>
          <w:sz w:val="40"/>
          <w:szCs w:val="40"/>
        </w:rPr>
        <w:t xml:space="preserve">: </w:t>
      </w:r>
      <w:r w:rsidR="00E16604" w:rsidRPr="00A83B12">
        <w:rPr>
          <w:sz w:val="40"/>
          <w:szCs w:val="40"/>
        </w:rPr>
        <w:t xml:space="preserve">conclude that </w:t>
      </w:r>
      <w:r w:rsidR="00A83B12" w:rsidRPr="00A83B12">
        <w:rPr>
          <w:sz w:val="40"/>
          <w:szCs w:val="40"/>
        </w:rPr>
        <w:t xml:space="preserve">out-of-order restriction for PUSCH </w:t>
      </w:r>
      <w:r w:rsidR="00A83B12" w:rsidRPr="00A83B12">
        <w:rPr>
          <w:sz w:val="40"/>
          <w:szCs w:val="40"/>
        </w:rPr>
        <w:t>only</w:t>
      </w:r>
      <w:r w:rsidR="00A83B12" w:rsidRPr="00A83B12">
        <w:rPr>
          <w:sz w:val="40"/>
          <w:szCs w:val="40"/>
        </w:rPr>
        <w:t xml:space="preserve"> </w:t>
      </w:r>
      <w:r w:rsidR="00A83B12" w:rsidRPr="00A83B12">
        <w:rPr>
          <w:sz w:val="40"/>
          <w:szCs w:val="40"/>
        </w:rPr>
        <w:t xml:space="preserve">applies to </w:t>
      </w:r>
      <w:r w:rsidR="00A83B12" w:rsidRPr="00A83B12">
        <w:rPr>
          <w:sz w:val="40"/>
          <w:szCs w:val="40"/>
        </w:rPr>
        <w:t xml:space="preserve">PUSCH </w:t>
      </w:r>
      <w:r w:rsidR="00A83B12" w:rsidRPr="00A83B12">
        <w:rPr>
          <w:sz w:val="40"/>
          <w:szCs w:val="40"/>
        </w:rPr>
        <w:t xml:space="preserve">with UL-SCH </w:t>
      </w:r>
      <w:r w:rsidR="00A83B12" w:rsidRPr="00A83B12">
        <w:rPr>
          <w:sz w:val="40"/>
          <w:szCs w:val="40"/>
        </w:rPr>
        <w:t>by reference to their HARQ process IDs</w:t>
      </w:r>
      <w:r w:rsidR="00F26CCF">
        <w:rPr>
          <w:sz w:val="40"/>
          <w:szCs w:val="40"/>
        </w:rPr>
        <w:t>, since UE is expected to ignore the HARQ process ID in the DCI scheduling the PUSCH without UL-SCH</w:t>
      </w:r>
      <w:r w:rsidR="00316D1E" w:rsidRPr="00A83B12">
        <w:rPr>
          <w:sz w:val="40"/>
          <w:szCs w:val="40"/>
        </w:rPr>
        <w:t>.</w:t>
      </w:r>
      <w:r w:rsidR="00674DC0">
        <w:rPr>
          <w:sz w:val="40"/>
          <w:szCs w:val="40"/>
        </w:rPr>
        <w:t xml:space="preserve"> CR R1-</w:t>
      </w:r>
      <w:r w:rsidR="00674DC0" w:rsidRPr="00674DC0">
        <w:rPr>
          <w:sz w:val="40"/>
          <w:szCs w:val="40"/>
        </w:rPr>
        <w:t>1902572</w:t>
      </w:r>
      <w:r w:rsidR="00674DC0" w:rsidRPr="00674DC0">
        <w:rPr>
          <w:sz w:val="40"/>
          <w:szCs w:val="40"/>
        </w:rPr>
        <w:t xml:space="preserve"> is not needed</w:t>
      </w:r>
      <w:r w:rsidR="00674DC0">
        <w:rPr>
          <w:sz w:val="40"/>
          <w:szCs w:val="40"/>
        </w:rPr>
        <w:t>.</w:t>
      </w:r>
    </w:p>
    <w:p w14:paraId="1F9292DE" w14:textId="5555E4EC" w:rsidR="00DB2A30" w:rsidRDefault="00DB2A30" w:rsidP="00DB2A30">
      <w:pPr>
        <w:pStyle w:val="Heading1"/>
      </w:pPr>
      <w:r>
        <w:t>Scheduling Limitation for Slot Aggregation</w:t>
      </w:r>
    </w:p>
    <w:p w14:paraId="7C10B068" w14:textId="3805A172" w:rsidR="00DB2A30" w:rsidRDefault="0062763C" w:rsidP="00DB2A30">
      <w:pPr>
        <w:rPr>
          <w:lang w:val="en-GB"/>
        </w:rPr>
      </w:pPr>
      <w:r>
        <w:rPr>
          <w:lang w:val="en-GB"/>
        </w:rPr>
        <w:t xml:space="preserve">In </w:t>
      </w:r>
      <w:r>
        <w:rPr>
          <w:lang w:val="en-GB"/>
        </w:rPr>
        <w:fldChar w:fldCharType="begin"/>
      </w:r>
      <w:r>
        <w:rPr>
          <w:lang w:val="en-GB"/>
        </w:rPr>
        <w:instrText xml:space="preserve"> REF _Ref2138561 \r \h </w:instrText>
      </w:r>
      <w:r>
        <w:rPr>
          <w:lang w:val="en-GB"/>
        </w:rPr>
      </w:r>
      <w:r>
        <w:rPr>
          <w:lang w:val="en-GB"/>
        </w:rPr>
        <w:fldChar w:fldCharType="separate"/>
      </w:r>
      <w:r>
        <w:rPr>
          <w:lang w:val="en-GB"/>
        </w:rPr>
        <w:t>[12, R1-1901621]</w:t>
      </w:r>
      <w:r>
        <w:rPr>
          <w:lang w:val="en-GB"/>
        </w:rPr>
        <w:fldChar w:fldCharType="end"/>
      </w:r>
      <w:r>
        <w:rPr>
          <w:lang w:val="en-GB"/>
        </w:rPr>
        <w:t xml:space="preserve">, it was identified </w:t>
      </w:r>
      <w:r w:rsidRPr="0062763C">
        <w:rPr>
          <w:lang w:val="en-GB"/>
        </w:rPr>
        <w:t>that current specification allows gNB schedule multiple PDSCHs per slot when slot aggregation is configure</w:t>
      </w:r>
      <w:r>
        <w:rPr>
          <w:lang w:val="en-GB"/>
        </w:rPr>
        <w:t xml:space="preserve">d. It was noted there that this could </w:t>
      </w:r>
      <w:r w:rsidR="00AF3AC5">
        <w:rPr>
          <w:lang w:val="en-GB"/>
        </w:rPr>
        <w:t>increase UE processing complexity due to the requirement to store the PDSCHs until their repetitions are received.</w:t>
      </w:r>
      <w:r w:rsidR="00045E16">
        <w:rPr>
          <w:lang w:val="en-GB"/>
        </w:rPr>
        <w:t xml:space="preserve"> </w:t>
      </w:r>
      <w:r w:rsidR="00771951">
        <w:rPr>
          <w:lang w:val="en-GB"/>
        </w:rPr>
        <w:t xml:space="preserve">A potential transmission using combination of the two features is </w:t>
      </w:r>
      <w:r w:rsidR="00045E16">
        <w:rPr>
          <w:lang w:val="en-GB"/>
        </w:rPr>
        <w:t>illustrate</w:t>
      </w:r>
      <w:r w:rsidR="00930FC2">
        <w:rPr>
          <w:lang w:val="en-GB"/>
        </w:rPr>
        <w:t xml:space="preserve">d in the figure from </w:t>
      </w:r>
      <w:r w:rsidR="00930FC2">
        <w:rPr>
          <w:lang w:val="en-GB"/>
        </w:rPr>
        <w:fldChar w:fldCharType="begin"/>
      </w:r>
      <w:r w:rsidR="00930FC2">
        <w:rPr>
          <w:lang w:val="en-GB"/>
        </w:rPr>
        <w:instrText xml:space="preserve"> REF _Ref2138561 \r \h </w:instrText>
      </w:r>
      <w:r w:rsidR="00930FC2">
        <w:rPr>
          <w:lang w:val="en-GB"/>
        </w:rPr>
      </w:r>
      <w:r w:rsidR="00930FC2">
        <w:rPr>
          <w:lang w:val="en-GB"/>
        </w:rPr>
        <w:fldChar w:fldCharType="separate"/>
      </w:r>
      <w:r w:rsidR="00930FC2">
        <w:rPr>
          <w:lang w:val="en-GB"/>
        </w:rPr>
        <w:t>[12]</w:t>
      </w:r>
      <w:r w:rsidR="00930FC2">
        <w:rPr>
          <w:lang w:val="en-GB"/>
        </w:rPr>
        <w:fldChar w:fldCharType="end"/>
      </w:r>
      <w:r w:rsidR="00930FC2">
        <w:rPr>
          <w:lang w:val="en-GB"/>
        </w:rPr>
        <w:t xml:space="preserve"> reproduced below:</w:t>
      </w:r>
    </w:p>
    <w:p w14:paraId="3503922C" w14:textId="5268EDF7" w:rsidR="00930FC2" w:rsidRDefault="00930FC2" w:rsidP="00B0773F">
      <w:pPr>
        <w:jc w:val="center"/>
        <w:rPr>
          <w:lang w:val="en-GB"/>
        </w:rPr>
      </w:pPr>
      <w:r>
        <w:rPr>
          <w:noProof/>
          <w:lang w:eastAsia="zh-CN"/>
        </w:rPr>
        <w:drawing>
          <wp:inline distT="0" distB="0" distL="0" distR="0" wp14:anchorId="6F349154" wp14:editId="516A8FE7">
            <wp:extent cx="5915025" cy="704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15025" cy="704850"/>
                    </a:xfrm>
                    <a:prstGeom prst="rect">
                      <a:avLst/>
                    </a:prstGeom>
                    <a:noFill/>
                    <a:ln>
                      <a:noFill/>
                    </a:ln>
                  </pic:spPr>
                </pic:pic>
              </a:graphicData>
            </a:graphic>
          </wp:inline>
        </w:drawing>
      </w:r>
    </w:p>
    <w:p w14:paraId="1E7DF2C1" w14:textId="09B4A610" w:rsidR="00930FC2" w:rsidRPr="00930FC2" w:rsidRDefault="00930FC2" w:rsidP="00930FC2">
      <w:pPr>
        <w:jc w:val="center"/>
        <w:rPr>
          <w:b/>
          <w:lang w:val="en-GB"/>
        </w:rPr>
      </w:pPr>
      <w:r w:rsidRPr="00930FC2">
        <w:rPr>
          <w:b/>
          <w:lang w:val="en-GB"/>
        </w:rPr>
        <w:t>Figure 7</w:t>
      </w:r>
      <w:r w:rsidR="00BE413A">
        <w:rPr>
          <w:b/>
          <w:lang w:val="en-GB"/>
        </w:rPr>
        <w:t>.</w:t>
      </w:r>
      <w:r w:rsidRPr="00930FC2">
        <w:rPr>
          <w:b/>
          <w:lang w:val="en-GB"/>
        </w:rPr>
        <w:t xml:space="preserve"> Multiple PDSCHs in a slot with slot aggregation</w:t>
      </w:r>
    </w:p>
    <w:p w14:paraId="5938705C" w14:textId="70F30DC7" w:rsidR="0061604A" w:rsidRDefault="0061604A" w:rsidP="00DB2A30">
      <w:pPr>
        <w:rPr>
          <w:lang w:val="en-GB"/>
        </w:rPr>
      </w:pPr>
      <w:r w:rsidRPr="006B7985">
        <w:rPr>
          <w:b/>
          <w:highlight w:val="yellow"/>
          <w:u w:val="single"/>
          <w:lang w:val="en-GB"/>
        </w:rPr>
        <w:t>Proposal</w:t>
      </w:r>
      <w:r>
        <w:rPr>
          <w:lang w:val="en-GB"/>
        </w:rPr>
        <w:t xml:space="preserve">: </w:t>
      </w:r>
      <w:r w:rsidR="00136F1C">
        <w:rPr>
          <w:lang w:val="en-GB"/>
        </w:rPr>
        <w:t>Further d</w:t>
      </w:r>
      <w:r>
        <w:rPr>
          <w:lang w:val="en-GB"/>
        </w:rPr>
        <w:t xml:space="preserve">iscuss adoption of CR in </w:t>
      </w:r>
      <w:r>
        <w:rPr>
          <w:lang w:val="en-GB"/>
        </w:rPr>
        <w:fldChar w:fldCharType="begin"/>
      </w:r>
      <w:r>
        <w:rPr>
          <w:lang w:val="en-GB"/>
        </w:rPr>
        <w:instrText xml:space="preserve"> REF _Ref2140635 \r \h </w:instrText>
      </w:r>
      <w:r>
        <w:rPr>
          <w:lang w:val="en-GB"/>
        </w:rPr>
      </w:r>
      <w:r>
        <w:rPr>
          <w:lang w:val="en-GB"/>
        </w:rPr>
        <w:fldChar w:fldCharType="separate"/>
      </w:r>
      <w:r>
        <w:rPr>
          <w:lang w:val="en-GB"/>
        </w:rPr>
        <w:t>[13</w:t>
      </w:r>
      <w:r w:rsidR="003D4046">
        <w:rPr>
          <w:lang w:val="en-GB"/>
        </w:rPr>
        <w:t>, R1-1903581</w:t>
      </w:r>
      <w:r>
        <w:rPr>
          <w:lang w:val="en-GB"/>
        </w:rPr>
        <w:t>]</w:t>
      </w:r>
      <w:r>
        <w:rPr>
          <w:lang w:val="en-GB"/>
        </w:rPr>
        <w:fldChar w:fldCharType="end"/>
      </w:r>
      <w:r>
        <w:rPr>
          <w:lang w:val="en-GB"/>
        </w:rPr>
        <w:t xml:space="preserve"> to limit UE implementation complexity when both slot aggregation and multiple PDSCH per slot reception are both enabled.</w:t>
      </w:r>
    </w:p>
    <w:p w14:paraId="22A24E6D" w14:textId="77777777" w:rsidR="002153BF" w:rsidRPr="005A2818" w:rsidRDefault="002153BF" w:rsidP="002153BF">
      <w:pPr>
        <w:rPr>
          <w:b/>
          <w:i/>
          <w:sz w:val="32"/>
          <w:szCs w:val="32"/>
          <w:lang w:val="en-GB" w:eastAsia="zh-CN"/>
        </w:rPr>
      </w:pPr>
      <w:r w:rsidRPr="005A2818">
        <w:rPr>
          <w:b/>
          <w:i/>
          <w:sz w:val="32"/>
          <w:szCs w:val="32"/>
          <w:lang w:val="en-GB" w:eastAsia="zh-CN"/>
        </w:rPr>
        <w:t xml:space="preserve">Proposal: </w:t>
      </w:r>
    </w:p>
    <w:p w14:paraId="37646C7A" w14:textId="0D9D28FB" w:rsidR="002153BF" w:rsidRPr="005A2818" w:rsidRDefault="002153BF" w:rsidP="00DB2A30">
      <w:pPr>
        <w:rPr>
          <w:b/>
          <w:i/>
          <w:color w:val="000000"/>
          <w:sz w:val="32"/>
          <w:szCs w:val="32"/>
        </w:rPr>
      </w:pPr>
      <w:r w:rsidRPr="005A2818">
        <w:rPr>
          <w:b/>
          <w:i/>
          <w:sz w:val="32"/>
          <w:szCs w:val="32"/>
          <w:lang w:val="en-GB" w:eastAsia="zh-CN"/>
        </w:rPr>
        <w:t xml:space="preserve">Conclude that </w:t>
      </w:r>
      <w:proofErr w:type="spellStart"/>
      <w:r w:rsidRPr="005A2818">
        <w:rPr>
          <w:b/>
          <w:i/>
          <w:sz w:val="32"/>
          <w:szCs w:val="32"/>
          <w:lang w:val="en-GB" w:eastAsia="zh-CN"/>
        </w:rPr>
        <w:t>i</w:t>
      </w:r>
      <w:proofErr w:type="spellEnd"/>
      <w:r w:rsidRPr="005A2818">
        <w:rPr>
          <w:b/>
          <w:i/>
          <w:color w:val="000000"/>
          <w:sz w:val="32"/>
          <w:szCs w:val="32"/>
        </w:rPr>
        <w:t xml:space="preserve">f a UE is configured with </w:t>
      </w:r>
      <w:proofErr w:type="spellStart"/>
      <w:r w:rsidRPr="005A2818">
        <w:rPr>
          <w:b/>
          <w:i/>
          <w:color w:val="000000"/>
          <w:sz w:val="32"/>
          <w:szCs w:val="32"/>
        </w:rPr>
        <w:t>pdsch-AggregationFactor</w:t>
      </w:r>
      <w:proofErr w:type="spellEnd"/>
      <w:r w:rsidRPr="005A2818">
        <w:rPr>
          <w:b/>
          <w:i/>
          <w:color w:val="000000"/>
          <w:sz w:val="32"/>
          <w:szCs w:val="32"/>
        </w:rPr>
        <w:t xml:space="preserve">, </w:t>
      </w:r>
      <w:r w:rsidR="008A3834" w:rsidRPr="005A2818">
        <w:rPr>
          <w:b/>
          <w:i/>
          <w:color w:val="000000"/>
          <w:sz w:val="32"/>
          <w:szCs w:val="32"/>
        </w:rPr>
        <w:t xml:space="preserve">according to current spec, </w:t>
      </w:r>
      <w:r w:rsidRPr="005A2818">
        <w:rPr>
          <w:b/>
          <w:i/>
          <w:color w:val="000000"/>
          <w:sz w:val="32"/>
          <w:szCs w:val="32"/>
        </w:rPr>
        <w:t xml:space="preserve">the </w:t>
      </w:r>
      <w:r w:rsidRPr="005A2818">
        <w:rPr>
          <w:b/>
          <w:i/>
          <w:sz w:val="32"/>
          <w:szCs w:val="32"/>
          <w:lang w:val="en-GB" w:eastAsia="zh-CN"/>
        </w:rPr>
        <w:t xml:space="preserve">UE is not expected to be scheduled to receive more than one unicast PDSCH </w:t>
      </w:r>
      <w:r w:rsidRPr="005A2818">
        <w:rPr>
          <w:b/>
          <w:i/>
          <w:color w:val="000000"/>
          <w:sz w:val="32"/>
          <w:szCs w:val="32"/>
        </w:rPr>
        <w:t xml:space="preserve">per slot per carrier. </w:t>
      </w:r>
      <w:r w:rsidR="005A2818" w:rsidRPr="005A2818">
        <w:rPr>
          <w:b/>
          <w:i/>
          <w:color w:val="000000"/>
          <w:sz w:val="32"/>
          <w:szCs w:val="32"/>
        </w:rPr>
        <w:t xml:space="preserve">CR </w:t>
      </w:r>
      <w:r w:rsidR="00263EFA" w:rsidRPr="00263EFA">
        <w:rPr>
          <w:b/>
          <w:i/>
          <w:color w:val="000000"/>
          <w:sz w:val="32"/>
          <w:szCs w:val="32"/>
        </w:rPr>
        <w:t>R1-1903616</w:t>
      </w:r>
      <w:r w:rsidR="00263EFA" w:rsidRPr="00263EFA">
        <w:rPr>
          <w:b/>
          <w:i/>
          <w:color w:val="000000"/>
          <w:sz w:val="32"/>
          <w:szCs w:val="32"/>
        </w:rPr>
        <w:t xml:space="preserve"> </w:t>
      </w:r>
      <w:r w:rsidR="008A3834" w:rsidRPr="005A2818">
        <w:rPr>
          <w:b/>
          <w:i/>
          <w:color w:val="000000"/>
          <w:sz w:val="32"/>
          <w:szCs w:val="32"/>
        </w:rPr>
        <w:t>is not needed</w:t>
      </w:r>
      <w:r w:rsidR="005A2818">
        <w:rPr>
          <w:b/>
          <w:i/>
          <w:color w:val="000000"/>
          <w:sz w:val="32"/>
          <w:szCs w:val="32"/>
        </w:rPr>
        <w:t>.</w:t>
      </w:r>
    </w:p>
    <w:p w14:paraId="3B3D2B95" w14:textId="6359A7FF" w:rsidR="00CE72BA" w:rsidRDefault="00CE72BA" w:rsidP="00CE72BA">
      <w:pPr>
        <w:pStyle w:val="Heading1"/>
      </w:pPr>
      <w:r>
        <w:t>Capability #2 Parameter Naming (already concluded)</w:t>
      </w:r>
    </w:p>
    <w:p w14:paraId="34BDCE3E" w14:textId="77777777" w:rsidR="00CE72BA" w:rsidRDefault="00CE72BA" w:rsidP="00CE72BA">
      <w:pPr>
        <w:rPr>
          <w:noProof/>
          <w:lang w:eastAsia="zh-CN"/>
        </w:rPr>
      </w:pPr>
      <w:r>
        <w:rPr>
          <w:lang w:val="en-GB"/>
        </w:rPr>
        <w:t xml:space="preserve">In [8, </w:t>
      </w:r>
      <w:r>
        <w:rPr>
          <w:noProof/>
        </w:rPr>
        <w:t xml:space="preserve">R1-1902976], it was noted that there is a difference in parameter naming between 38.331 and 38.214 regarding the semistatic configuration of capability #2 processing time. The parameter naming can be corrected to match the </w:t>
      </w:r>
      <w:r>
        <w:rPr>
          <w:noProof/>
        </w:rPr>
        <w:lastRenderedPageBreak/>
        <w:t xml:space="preserve">specifications, and there should be no functional changes since it is clear that </w:t>
      </w:r>
      <w:r w:rsidRPr="00E525EC">
        <w:rPr>
          <w:i/>
          <w:noProof/>
          <w:lang w:eastAsia="zh-CN"/>
        </w:rPr>
        <w:t>processingType2Enabled</w:t>
      </w:r>
      <w:r>
        <w:rPr>
          <w:i/>
          <w:noProof/>
          <w:lang w:eastAsia="zh-CN"/>
        </w:rPr>
        <w:t xml:space="preserve"> </w:t>
      </w:r>
      <w:r>
        <w:rPr>
          <w:noProof/>
          <w:lang w:eastAsia="zh-CN"/>
        </w:rPr>
        <w:t xml:space="preserve"> in 38.331 is the parameter intended by </w:t>
      </w:r>
      <w:r w:rsidRPr="00F00DDA">
        <w:rPr>
          <w:i/>
          <w:noProof/>
          <w:lang w:eastAsia="zh-CN"/>
        </w:rPr>
        <w:t>Capability2-PDSCH-Processing</w:t>
      </w:r>
      <w:r>
        <w:rPr>
          <w:noProof/>
          <w:lang w:eastAsia="zh-CN"/>
        </w:rPr>
        <w:t xml:space="preserve"> and </w:t>
      </w:r>
      <w:r w:rsidRPr="00F00DDA">
        <w:rPr>
          <w:i/>
          <w:noProof/>
          <w:lang w:eastAsia="zh-CN"/>
        </w:rPr>
        <w:t>Capability2-PUSCH-Processing</w:t>
      </w:r>
      <w:r>
        <w:rPr>
          <w:noProof/>
          <w:lang w:eastAsia="zh-CN"/>
        </w:rPr>
        <w:t xml:space="preserve"> in 38.214.</w:t>
      </w:r>
    </w:p>
    <w:p w14:paraId="4160D7A2" w14:textId="58747A41" w:rsidR="00CE72BA" w:rsidRPr="00CE72BA" w:rsidRDefault="00CE72BA" w:rsidP="00DB2A30">
      <w:pPr>
        <w:rPr>
          <w:i/>
          <w:lang w:val="en-GB"/>
        </w:rPr>
      </w:pPr>
      <w:r w:rsidRPr="008B6C41">
        <w:rPr>
          <w:b/>
          <w:highlight w:val="yellow"/>
          <w:u w:val="single"/>
        </w:rPr>
        <w:t>Proposal:</w:t>
      </w:r>
      <w:r w:rsidRPr="00EA32F7">
        <w:t xml:space="preserve"> </w:t>
      </w:r>
      <w:r>
        <w:rPr>
          <w:i/>
        </w:rPr>
        <w:t xml:space="preserve">Adopt correction in CR [8,1902976] to </w:t>
      </w:r>
      <w:r w:rsidRPr="00F00DDA">
        <w:rPr>
          <w:i/>
          <w:noProof/>
          <w:lang w:eastAsia="zh-CN"/>
        </w:rPr>
        <w:t>Capability2-PDSCH-Processing</w:t>
      </w:r>
      <w:r>
        <w:rPr>
          <w:i/>
          <w:noProof/>
          <w:lang w:eastAsia="zh-CN"/>
        </w:rPr>
        <w:t xml:space="preserve"> and </w:t>
      </w:r>
      <w:r w:rsidRPr="00F00DDA">
        <w:rPr>
          <w:i/>
          <w:noProof/>
          <w:lang w:eastAsia="zh-CN"/>
        </w:rPr>
        <w:t>Capability2-P</w:t>
      </w:r>
      <w:r>
        <w:rPr>
          <w:i/>
          <w:noProof/>
          <w:lang w:eastAsia="zh-CN"/>
        </w:rPr>
        <w:t>U</w:t>
      </w:r>
      <w:r w:rsidRPr="00F00DDA">
        <w:rPr>
          <w:i/>
          <w:noProof/>
          <w:lang w:eastAsia="zh-CN"/>
        </w:rPr>
        <w:t>SCH-Processing</w:t>
      </w:r>
      <w:r>
        <w:rPr>
          <w:i/>
          <w:noProof/>
          <w:lang w:eastAsia="zh-CN"/>
        </w:rPr>
        <w:t xml:space="preserve"> to align with </w:t>
      </w:r>
      <w:r w:rsidRPr="00E525EC">
        <w:rPr>
          <w:i/>
          <w:noProof/>
          <w:lang w:eastAsia="zh-CN"/>
        </w:rPr>
        <w:t>processingType2Enabled</w:t>
      </w:r>
      <w:r>
        <w:rPr>
          <w:i/>
          <w:noProof/>
          <w:lang w:eastAsia="zh-CN"/>
        </w:rPr>
        <w:t xml:space="preserve"> in 38.331.</w:t>
      </w:r>
    </w:p>
    <w:p w14:paraId="3BF6780C" w14:textId="77777777" w:rsidR="00421F09" w:rsidRPr="008E769D" w:rsidRDefault="00421F09" w:rsidP="00421F09">
      <w:pPr>
        <w:pStyle w:val="Heading1"/>
        <w:rPr>
          <w:lang w:val="en-US"/>
        </w:rPr>
      </w:pPr>
      <w:r w:rsidRPr="008A0964">
        <w:t>References</w:t>
      </w:r>
    </w:p>
    <w:p w14:paraId="394DE77F" w14:textId="58F50B24" w:rsidR="005763A7" w:rsidRDefault="002F2C91" w:rsidP="005F53C0">
      <w:pPr>
        <w:numPr>
          <w:ilvl w:val="0"/>
          <w:numId w:val="2"/>
        </w:numPr>
        <w:spacing w:before="100" w:beforeAutospacing="1" w:after="100" w:afterAutospacing="1"/>
      </w:pPr>
      <w:r w:rsidRPr="002F2C91">
        <w:t>R1-1901624</w:t>
      </w:r>
      <w:r>
        <w:t xml:space="preserve">, </w:t>
      </w:r>
      <w:r w:rsidRPr="002F2C91">
        <w:t>Correction on PDSCH/PUSCH scheduling</w:t>
      </w:r>
      <w:r>
        <w:t xml:space="preserve">, </w:t>
      </w:r>
      <w:r w:rsidRPr="002F2C91">
        <w:t xml:space="preserve">Huawei, </w:t>
      </w:r>
      <w:proofErr w:type="spellStart"/>
      <w:r w:rsidRPr="002F2C91">
        <w:t>HiSilicon</w:t>
      </w:r>
      <w:proofErr w:type="spellEnd"/>
    </w:p>
    <w:p w14:paraId="4BB940FD" w14:textId="41DED7A9" w:rsidR="002F2C91" w:rsidRDefault="0014451B" w:rsidP="005F53C0">
      <w:pPr>
        <w:numPr>
          <w:ilvl w:val="0"/>
          <w:numId w:val="2"/>
        </w:numPr>
        <w:spacing w:before="100" w:beforeAutospacing="1" w:after="100" w:afterAutospacing="1"/>
      </w:pPr>
      <w:r w:rsidRPr="0014451B">
        <w:t>R1-1901976</w:t>
      </w:r>
      <w:r>
        <w:t xml:space="preserve">, </w:t>
      </w:r>
      <w:r w:rsidRPr="0014451B">
        <w:t>Draft CR on sequential PDSCH and PUSCH scheduling</w:t>
      </w:r>
      <w:r>
        <w:t xml:space="preserve">, </w:t>
      </w:r>
      <w:r w:rsidRPr="0014451B">
        <w:t>CATT</w:t>
      </w:r>
    </w:p>
    <w:p w14:paraId="50B9F215" w14:textId="77777777" w:rsidR="006124B8" w:rsidRDefault="006124B8" w:rsidP="006124B8">
      <w:pPr>
        <w:numPr>
          <w:ilvl w:val="0"/>
          <w:numId w:val="2"/>
        </w:numPr>
        <w:spacing w:before="100" w:beforeAutospacing="1" w:after="100" w:afterAutospacing="1"/>
      </w:pPr>
      <w:r w:rsidRPr="00A711BD">
        <w:t>R1-1902572</w:t>
      </w:r>
      <w:r>
        <w:t xml:space="preserve">, </w:t>
      </w:r>
      <w:r w:rsidRPr="00A711BD">
        <w:t>Correction to out</w:t>
      </w:r>
      <w:r>
        <w:t>-</w:t>
      </w:r>
      <w:r w:rsidRPr="00A711BD">
        <w:t>of</w:t>
      </w:r>
      <w:r>
        <w:t>-</w:t>
      </w:r>
      <w:r w:rsidRPr="00A711BD">
        <w:t>order PUSCH transmissions without UL-SCH</w:t>
      </w:r>
      <w:r>
        <w:t xml:space="preserve">, </w:t>
      </w:r>
      <w:r w:rsidRPr="00A711BD">
        <w:t>Ericsson</w:t>
      </w:r>
    </w:p>
    <w:p w14:paraId="1D0436A1" w14:textId="7A096545" w:rsidR="001B4C03" w:rsidRDefault="001B4C03" w:rsidP="005F53C0">
      <w:pPr>
        <w:numPr>
          <w:ilvl w:val="0"/>
          <w:numId w:val="2"/>
        </w:numPr>
        <w:spacing w:before="100" w:beforeAutospacing="1" w:after="100" w:afterAutospacing="1"/>
      </w:pPr>
      <w:r w:rsidRPr="001B4C03">
        <w:t>R1-1902894</w:t>
      </w:r>
      <w:r>
        <w:t xml:space="preserve">, </w:t>
      </w:r>
      <w:r w:rsidRPr="001B4C03">
        <w:t>Correction for handling of CG PUSCH when colliding with dynamic PUSCH of different HARQ processes</w:t>
      </w:r>
      <w:r>
        <w:t xml:space="preserve">, </w:t>
      </w:r>
      <w:r w:rsidRPr="001B4C03">
        <w:t>Intel Corporation</w:t>
      </w:r>
    </w:p>
    <w:p w14:paraId="5E7D3ED7" w14:textId="6B955926" w:rsidR="006124B8" w:rsidRDefault="006124B8" w:rsidP="006124B8">
      <w:pPr>
        <w:numPr>
          <w:ilvl w:val="0"/>
          <w:numId w:val="2"/>
        </w:numPr>
        <w:spacing w:before="100" w:beforeAutospacing="1" w:after="100" w:afterAutospacing="1"/>
      </w:pPr>
      <w:r w:rsidRPr="00972374">
        <w:t>R1-1903160</w:t>
      </w:r>
      <w:r>
        <w:t xml:space="preserve">, </w:t>
      </w:r>
      <w:r w:rsidRPr="00972374">
        <w:t>Clarification regarding non-full-duplex UE communication</w:t>
      </w:r>
      <w:r>
        <w:t xml:space="preserve">, </w:t>
      </w:r>
      <w:r w:rsidRPr="00972374">
        <w:t>Nanjing Ericsson Panda Com Ltd</w:t>
      </w:r>
    </w:p>
    <w:p w14:paraId="5B8A02A9" w14:textId="56E89632" w:rsidR="00723CC9" w:rsidRDefault="00723CC9" w:rsidP="006124B8">
      <w:pPr>
        <w:numPr>
          <w:ilvl w:val="0"/>
          <w:numId w:val="2"/>
        </w:numPr>
        <w:spacing w:before="100" w:beforeAutospacing="1" w:after="100" w:afterAutospacing="1"/>
      </w:pPr>
      <w:bookmarkStart w:id="3" w:name="_Ref2086601"/>
      <w:r w:rsidRPr="00723CC9">
        <w:t>R1-1903031</w:t>
      </w:r>
      <w:r>
        <w:t>, Draft CR on guard period for dynamic grant overriding configured grant, Qualcomm, Inc.</w:t>
      </w:r>
      <w:bookmarkEnd w:id="3"/>
    </w:p>
    <w:p w14:paraId="33D6DB53" w14:textId="1F4DA42E" w:rsidR="00E73346" w:rsidRDefault="00E73346" w:rsidP="006124B8">
      <w:pPr>
        <w:numPr>
          <w:ilvl w:val="0"/>
          <w:numId w:val="2"/>
        </w:numPr>
        <w:spacing w:before="100" w:beforeAutospacing="1" w:after="100" w:afterAutospacing="1"/>
      </w:pPr>
      <w:r w:rsidRPr="00E73346">
        <w:t>R1-1814362</w:t>
      </w:r>
      <w:r>
        <w:t xml:space="preserve">, </w:t>
      </w:r>
      <w:r w:rsidRPr="00E73346">
        <w:t>LS on RAN1 NR UE features</w:t>
      </w:r>
      <w:r>
        <w:t>, RAN1 #95, Spokane USA</w:t>
      </w:r>
    </w:p>
    <w:p w14:paraId="00A0345C" w14:textId="5795AE18" w:rsidR="000E27BB" w:rsidRDefault="000E27BB" w:rsidP="000E27BB">
      <w:pPr>
        <w:numPr>
          <w:ilvl w:val="0"/>
          <w:numId w:val="2"/>
        </w:numPr>
        <w:spacing w:before="100" w:beforeAutospacing="1" w:after="100" w:afterAutospacing="1"/>
      </w:pPr>
      <w:r>
        <w:rPr>
          <w:noProof/>
        </w:rPr>
        <w:t>R1-1902976, Draft CR on C</w:t>
      </w:r>
      <w:r w:rsidRPr="00D738E0">
        <w:rPr>
          <w:noProof/>
        </w:rPr>
        <w:t xml:space="preserve">orrection </w:t>
      </w:r>
      <w:r>
        <w:rPr>
          <w:noProof/>
        </w:rPr>
        <w:t>for Capability #2 RRC Parameter Naming, Qualcomm, Inc.</w:t>
      </w:r>
    </w:p>
    <w:p w14:paraId="2444C615" w14:textId="2A40446A" w:rsidR="00D73399" w:rsidRDefault="00D73399" w:rsidP="000E27BB">
      <w:pPr>
        <w:numPr>
          <w:ilvl w:val="0"/>
          <w:numId w:val="2"/>
        </w:numPr>
        <w:spacing w:before="100" w:beforeAutospacing="1" w:after="100" w:afterAutospacing="1"/>
      </w:pPr>
      <w:bookmarkStart w:id="4" w:name="_Ref2086914"/>
      <w:r>
        <w:rPr>
          <w:noProof/>
        </w:rPr>
        <w:t>R1-190</w:t>
      </w:r>
      <w:r w:rsidR="00BB69C3">
        <w:rPr>
          <w:noProof/>
        </w:rPr>
        <w:t>3567</w:t>
      </w:r>
      <w:r>
        <w:rPr>
          <w:noProof/>
        </w:rPr>
        <w:t>, Draft CR on</w:t>
      </w:r>
      <w:r w:rsidRPr="00D73399">
        <w:rPr>
          <w:noProof/>
        </w:rPr>
        <w:t xml:space="preserve"> sequential PDSCH and PUSCH scheduling</w:t>
      </w:r>
      <w:r w:rsidR="0096102F">
        <w:rPr>
          <w:noProof/>
        </w:rPr>
        <w:t xml:space="preserve">, [CATT], </w:t>
      </w:r>
      <w:r w:rsidR="00C20A66">
        <w:rPr>
          <w:noProof/>
        </w:rPr>
        <w:t>Huawei</w:t>
      </w:r>
      <w:r w:rsidR="00362182">
        <w:rPr>
          <w:noProof/>
        </w:rPr>
        <w:t xml:space="preserve">, </w:t>
      </w:r>
      <w:r w:rsidR="0096102F">
        <w:rPr>
          <w:noProof/>
        </w:rPr>
        <w:t>Qualcomm Inc.</w:t>
      </w:r>
      <w:bookmarkEnd w:id="4"/>
    </w:p>
    <w:p w14:paraId="5ECBDFA2" w14:textId="290337E5" w:rsidR="00D73399" w:rsidRDefault="00DE5E3F" w:rsidP="000E27BB">
      <w:pPr>
        <w:numPr>
          <w:ilvl w:val="0"/>
          <w:numId w:val="2"/>
        </w:numPr>
        <w:spacing w:before="100" w:beforeAutospacing="1" w:after="100" w:afterAutospacing="1"/>
      </w:pPr>
      <w:bookmarkStart w:id="5" w:name="_Ref2086462"/>
      <w:r w:rsidRPr="00DE5E3F">
        <w:rPr>
          <w:noProof/>
        </w:rPr>
        <w:t>R1-1903552</w:t>
      </w:r>
      <w:r w:rsidR="00D73399">
        <w:rPr>
          <w:noProof/>
        </w:rPr>
        <w:t>, Draft CR on out-of-order HARQ, Huawei, HiSilicon, CATT, Qualcomm Inc.</w:t>
      </w:r>
      <w:bookmarkEnd w:id="5"/>
    </w:p>
    <w:p w14:paraId="1E556119" w14:textId="532BF758" w:rsidR="00D73399" w:rsidRDefault="00D73399" w:rsidP="00D73399">
      <w:pPr>
        <w:numPr>
          <w:ilvl w:val="0"/>
          <w:numId w:val="2"/>
        </w:numPr>
        <w:spacing w:before="100" w:beforeAutospacing="1" w:after="100" w:afterAutospacing="1"/>
      </w:pPr>
      <w:bookmarkStart w:id="6" w:name="_Ref2087129"/>
      <w:r w:rsidRPr="00723CC9">
        <w:t>R1-</w:t>
      </w:r>
      <w:r w:rsidR="000A4545" w:rsidRPr="000A4545">
        <w:t>1903587</w:t>
      </w:r>
      <w:r>
        <w:t>, Draft CR on dynamic grant overriding configured grant, Qualcomm Inc</w:t>
      </w:r>
      <w:bookmarkEnd w:id="6"/>
      <w:r w:rsidR="00AF505E">
        <w:t>, Intel.</w:t>
      </w:r>
    </w:p>
    <w:p w14:paraId="1D1837D4" w14:textId="1A61135E" w:rsidR="0062763C" w:rsidRDefault="0062763C" w:rsidP="00D73399">
      <w:pPr>
        <w:numPr>
          <w:ilvl w:val="0"/>
          <w:numId w:val="2"/>
        </w:numPr>
        <w:spacing w:before="100" w:beforeAutospacing="1" w:after="100" w:afterAutospacing="1"/>
      </w:pPr>
      <w:bookmarkStart w:id="7" w:name="_Ref2138561"/>
      <w:r>
        <w:t xml:space="preserve">R1-1901621, </w:t>
      </w:r>
      <w:r w:rsidRPr="0062763C">
        <w:t>Clarification on Rel-15 NR UE features</w:t>
      </w:r>
      <w:r>
        <w:t xml:space="preserve"> submitted, Huawei, </w:t>
      </w:r>
      <w:proofErr w:type="spellStart"/>
      <w:r>
        <w:t>HiSilicon</w:t>
      </w:r>
      <w:proofErr w:type="spellEnd"/>
      <w:r>
        <w:t>.</w:t>
      </w:r>
      <w:bookmarkEnd w:id="7"/>
    </w:p>
    <w:p w14:paraId="1CA0C39E" w14:textId="1A68147A" w:rsidR="006124B8" w:rsidRDefault="0062763C" w:rsidP="006124B8">
      <w:pPr>
        <w:numPr>
          <w:ilvl w:val="0"/>
          <w:numId w:val="2"/>
        </w:numPr>
        <w:spacing w:before="100" w:beforeAutospacing="1" w:after="100" w:afterAutospacing="1"/>
      </w:pPr>
      <w:bookmarkStart w:id="8" w:name="_Ref2140635"/>
      <w:r>
        <w:t xml:space="preserve">R1-1903581, Draft CR on slot aggregation, Huawei, </w:t>
      </w:r>
      <w:proofErr w:type="spellStart"/>
      <w:r>
        <w:t>HiSilicon</w:t>
      </w:r>
      <w:bookmarkEnd w:id="8"/>
      <w:proofErr w:type="spellEnd"/>
    </w:p>
    <w:sectPr w:rsidR="006124B8" w:rsidSect="00013353">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F2C39" w14:textId="77777777" w:rsidR="00F5425B" w:rsidRDefault="00F5425B">
      <w:r>
        <w:separator/>
      </w:r>
    </w:p>
  </w:endnote>
  <w:endnote w:type="continuationSeparator" w:id="0">
    <w:p w14:paraId="240D016E" w14:textId="77777777" w:rsidR="00F5425B" w:rsidRDefault="00F5425B">
      <w:r>
        <w:continuationSeparator/>
      </w:r>
    </w:p>
  </w:endnote>
  <w:endnote w:type="continuationNotice" w:id="1">
    <w:p w14:paraId="73A6D3B2" w14:textId="77777777" w:rsidR="00F5425B" w:rsidRDefault="00F54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D1A82" w14:textId="77777777" w:rsidR="00F5425B" w:rsidRDefault="00F5425B">
      <w:r>
        <w:separator/>
      </w:r>
    </w:p>
  </w:footnote>
  <w:footnote w:type="continuationSeparator" w:id="0">
    <w:p w14:paraId="1B7C5921" w14:textId="77777777" w:rsidR="00F5425B" w:rsidRDefault="00F5425B">
      <w:r>
        <w:continuationSeparator/>
      </w:r>
    </w:p>
  </w:footnote>
  <w:footnote w:type="continuationNotice" w:id="1">
    <w:p w14:paraId="5A5F01C0" w14:textId="77777777" w:rsidR="00F5425B" w:rsidRDefault="00F54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351B2C"/>
    <w:multiLevelType w:val="hybridMultilevel"/>
    <w:tmpl w:val="8082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A6442"/>
    <w:multiLevelType w:val="hybridMultilevel"/>
    <w:tmpl w:val="23C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0"/>
  </w:num>
  <w:num w:numId="3">
    <w:abstractNumId w:val="3"/>
  </w:num>
  <w:num w:numId="4">
    <w:abstractNumId w:val="16"/>
  </w:num>
  <w:num w:numId="5">
    <w:abstractNumId w:val="40"/>
  </w:num>
  <w:num w:numId="6">
    <w:abstractNumId w:val="43"/>
  </w:num>
  <w:num w:numId="7">
    <w:abstractNumId w:val="44"/>
  </w:num>
  <w:num w:numId="8">
    <w:abstractNumId w:val="1"/>
  </w:num>
  <w:num w:numId="9">
    <w:abstractNumId w:val="28"/>
  </w:num>
  <w:num w:numId="10">
    <w:abstractNumId w:val="12"/>
  </w:num>
  <w:num w:numId="11">
    <w:abstractNumId w:val="21"/>
  </w:num>
  <w:num w:numId="12">
    <w:abstractNumId w:val="17"/>
  </w:num>
  <w:num w:numId="13">
    <w:abstractNumId w:val="3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1"/>
  </w:num>
  <w:num w:numId="17">
    <w:abstractNumId w:val="45"/>
  </w:num>
  <w:num w:numId="18">
    <w:abstractNumId w:val="33"/>
  </w:num>
  <w:num w:numId="19">
    <w:abstractNumId w:val="5"/>
  </w:num>
  <w:num w:numId="20">
    <w:abstractNumId w:val="18"/>
  </w:num>
  <w:num w:numId="21">
    <w:abstractNumId w:val="14"/>
  </w:num>
  <w:num w:numId="22">
    <w:abstractNumId w:val="32"/>
  </w:num>
  <w:num w:numId="23">
    <w:abstractNumId w:val="10"/>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6"/>
  </w:num>
  <w:num w:numId="27">
    <w:abstractNumId w:val="19"/>
  </w:num>
  <w:num w:numId="28">
    <w:abstractNumId w:val="36"/>
  </w:num>
  <w:num w:numId="29">
    <w:abstractNumId w:val="26"/>
  </w:num>
  <w:num w:numId="30">
    <w:abstractNumId w:val="5"/>
  </w:num>
  <w:num w:numId="31">
    <w:abstractNumId w:val="30"/>
  </w:num>
  <w:num w:numId="32">
    <w:abstractNumId w:val="35"/>
  </w:num>
  <w:num w:numId="33">
    <w:abstractNumId w:val="27"/>
  </w:num>
  <w:num w:numId="34">
    <w:abstractNumId w:val="22"/>
  </w:num>
  <w:num w:numId="35">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6"/>
  </w:num>
  <w:num w:numId="40">
    <w:abstractNumId w:val="38"/>
  </w:num>
  <w:num w:numId="41">
    <w:abstractNumId w:val="7"/>
  </w:num>
  <w:num w:numId="42">
    <w:abstractNumId w:val="39"/>
  </w:num>
  <w:num w:numId="43">
    <w:abstractNumId w:val="25"/>
  </w:num>
  <w:num w:numId="44">
    <w:abstractNumId w:val="4"/>
  </w:num>
  <w:num w:numId="45">
    <w:abstractNumId w:val="24"/>
  </w:num>
  <w:num w:numId="46">
    <w:abstractNumId w:val="20"/>
  </w:num>
  <w:num w:numId="47">
    <w:abstractNumId w:val="15"/>
  </w:num>
  <w:num w:numId="48">
    <w:abstractNumId w:val="11"/>
  </w:num>
  <w:num w:numId="4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17F1C"/>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5E16"/>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545"/>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290"/>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812"/>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2F0"/>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6F1C"/>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67B94"/>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21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3BF"/>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3BD"/>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CB8"/>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3EFA"/>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96C"/>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4DD"/>
    <w:rsid w:val="00301686"/>
    <w:rsid w:val="00301DA6"/>
    <w:rsid w:val="00301EE4"/>
    <w:rsid w:val="00302047"/>
    <w:rsid w:val="003024DE"/>
    <w:rsid w:val="00302701"/>
    <w:rsid w:val="00302739"/>
    <w:rsid w:val="00302B48"/>
    <w:rsid w:val="00302BE2"/>
    <w:rsid w:val="00302EDE"/>
    <w:rsid w:val="00302FEF"/>
    <w:rsid w:val="0030318E"/>
    <w:rsid w:val="003032D3"/>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D1E"/>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835"/>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182"/>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046"/>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98"/>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988"/>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67"/>
    <w:rsid w:val="00495071"/>
    <w:rsid w:val="004951B0"/>
    <w:rsid w:val="004960F6"/>
    <w:rsid w:val="004961DB"/>
    <w:rsid w:val="0049653E"/>
    <w:rsid w:val="0049676B"/>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225"/>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5E8"/>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2818"/>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04A"/>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63C"/>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5BF0"/>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4DC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FE"/>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B7985"/>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53D"/>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B69"/>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BFE"/>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09F"/>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96A"/>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951"/>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6FFA"/>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15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04"/>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0E8"/>
    <w:rsid w:val="00800104"/>
    <w:rsid w:val="00800184"/>
    <w:rsid w:val="00800312"/>
    <w:rsid w:val="00800994"/>
    <w:rsid w:val="00800D5F"/>
    <w:rsid w:val="00800D8A"/>
    <w:rsid w:val="00801320"/>
    <w:rsid w:val="008013B8"/>
    <w:rsid w:val="008016C8"/>
    <w:rsid w:val="0080179D"/>
    <w:rsid w:val="00801838"/>
    <w:rsid w:val="008018DC"/>
    <w:rsid w:val="00801A19"/>
    <w:rsid w:val="00802171"/>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34"/>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0FC2"/>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02F"/>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102"/>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BB"/>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44A"/>
    <w:rsid w:val="00A02792"/>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ED"/>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12"/>
    <w:rsid w:val="00A83BF1"/>
    <w:rsid w:val="00A83CA0"/>
    <w:rsid w:val="00A840BD"/>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68B"/>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8BC"/>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8C4"/>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AC5"/>
    <w:rsid w:val="00AF3C6A"/>
    <w:rsid w:val="00AF3C80"/>
    <w:rsid w:val="00AF3C8C"/>
    <w:rsid w:val="00AF4095"/>
    <w:rsid w:val="00AF41FC"/>
    <w:rsid w:val="00AF4371"/>
    <w:rsid w:val="00AF4447"/>
    <w:rsid w:val="00AF457C"/>
    <w:rsid w:val="00AF4ABD"/>
    <w:rsid w:val="00AF505E"/>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73F"/>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BD"/>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96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C3"/>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13A"/>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A66"/>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A4E"/>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B4"/>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72B"/>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2BA"/>
    <w:rsid w:val="00CE7392"/>
    <w:rsid w:val="00CE76BD"/>
    <w:rsid w:val="00CE781A"/>
    <w:rsid w:val="00CE7B7F"/>
    <w:rsid w:val="00CE7C42"/>
    <w:rsid w:val="00CF00E4"/>
    <w:rsid w:val="00CF0131"/>
    <w:rsid w:val="00CF021E"/>
    <w:rsid w:val="00CF02AC"/>
    <w:rsid w:val="00CF057C"/>
    <w:rsid w:val="00CF06E6"/>
    <w:rsid w:val="00CF18AB"/>
    <w:rsid w:val="00CF1AA6"/>
    <w:rsid w:val="00CF1C27"/>
    <w:rsid w:val="00CF20C8"/>
    <w:rsid w:val="00CF2305"/>
    <w:rsid w:val="00CF2606"/>
    <w:rsid w:val="00CF2639"/>
    <w:rsid w:val="00CF26DA"/>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A95"/>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41D"/>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680B"/>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399"/>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685"/>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A30"/>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EF6"/>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E3F"/>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604"/>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A0"/>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CCF"/>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5B"/>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3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DE4"/>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30B"/>
    <w:rsid w:val="00FE15F5"/>
    <w:rsid w:val="00FE1728"/>
    <w:rsid w:val="00FE22FE"/>
    <w:rsid w:val="00FE2454"/>
    <w:rsid w:val="00FE24A0"/>
    <w:rsid w:val="00FE24C0"/>
    <w:rsid w:val="00FE2A37"/>
    <w:rsid w:val="00FE2B7B"/>
    <w:rsid w:val="00FE2BC0"/>
    <w:rsid w:val="00FE2BEE"/>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E41"/>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 w:type="character" w:customStyle="1" w:styleId="CRCoverPageZchn">
    <w:name w:val="CR Cover Page Zchn"/>
    <w:link w:val="CRCoverPage"/>
    <w:rsid w:val="00D7339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yperlink" Target="file:///C:\5G%20Ran1%20meetings\R1-1903031.zip" TargetMode="Externa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file:///C:\5G%20Ran1%20meetings\R1-1902894.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HR33RHYHUWRF-4-11590</_dlc_DocId>
    <_dlc_DocIdUrl xmlns="c06861ca-3f08-4d07-bff7-bb15bac121f4">
      <Url>https://projects.qualcomm.com/sites/pentari/_layouts/15/DocIdRedir.aspx?ID=HR33RHYHUWRF-4-11590</Url>
      <Description>HR33RHYHUWRF-4-11590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8A294F-8C2A-4FC6-BD95-BF57D820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6</Pages>
  <Words>1762</Words>
  <Characters>10046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31</cp:revision>
  <cp:lastPrinted>2017-03-25T00:57:00Z</cp:lastPrinted>
  <dcterms:created xsi:type="dcterms:W3CDTF">2019-02-27T21:33:00Z</dcterms:created>
  <dcterms:modified xsi:type="dcterms:W3CDTF">2019-03-01T06:50:00Z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64f68adb-4207-4bd0-98e5-34bd86971c0b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